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65D17" w14:textId="4060BC4A" w:rsidR="001D3F5F" w:rsidRPr="00AF66D8" w:rsidRDefault="001D3F5F" w:rsidP="00DD1BEF">
      <w:pPr>
        <w:pStyle w:val="DocumentPrivateConfidential"/>
        <w:ind w:left="0"/>
        <w:rPr>
          <w:rFonts w:ascii="Times New Roman" w:hAnsi="Times New Roman" w:cs="Times New Roman"/>
          <w:color w:val="auto"/>
        </w:rPr>
      </w:pPr>
      <w:bookmarkStart w:id="0" w:name="_Toc331509744"/>
    </w:p>
    <w:p w14:paraId="73C38925" w14:textId="77777777" w:rsidR="001D3F5F" w:rsidRPr="00AF66D8" w:rsidRDefault="001D3F5F" w:rsidP="00DD1BEF">
      <w:pPr>
        <w:pStyle w:val="DocumentPrivateConfidential"/>
        <w:ind w:left="0"/>
        <w:rPr>
          <w:rFonts w:ascii="Times New Roman" w:hAnsi="Times New Roman" w:cs="Times New Roman"/>
          <w:color w:val="auto"/>
        </w:rPr>
      </w:pPr>
    </w:p>
    <w:p w14:paraId="2A3DCF88" w14:textId="77777777" w:rsidR="001D3F5F" w:rsidRPr="00AF66D8" w:rsidRDefault="001D3F5F" w:rsidP="00DD1BEF">
      <w:pPr>
        <w:pStyle w:val="DocumentPrivateConfidential"/>
        <w:ind w:left="0"/>
        <w:rPr>
          <w:rFonts w:ascii="Times New Roman" w:hAnsi="Times New Roman" w:cs="Times New Roman"/>
          <w:color w:val="auto"/>
        </w:rPr>
      </w:pPr>
    </w:p>
    <w:p w14:paraId="22AF93C7" w14:textId="77777777" w:rsidR="001D3F5F" w:rsidRPr="00AF66D8" w:rsidRDefault="001D3F5F" w:rsidP="00DD1BEF">
      <w:pPr>
        <w:pStyle w:val="DocumentPrivateConfidential"/>
        <w:ind w:left="0"/>
        <w:rPr>
          <w:rFonts w:ascii="Times New Roman" w:hAnsi="Times New Roman" w:cs="Times New Roman"/>
          <w:color w:val="auto"/>
        </w:rPr>
      </w:pPr>
    </w:p>
    <w:p w14:paraId="51D03255" w14:textId="213C64FB" w:rsidR="001D3F5F" w:rsidRPr="00AF66D8" w:rsidRDefault="001D3F5F" w:rsidP="001D3F5F">
      <w:pPr>
        <w:pStyle w:val="DocumentPrivateConfidential"/>
        <w:ind w:left="0"/>
        <w:jc w:val="center"/>
        <w:rPr>
          <w:rFonts w:ascii="Times New Roman" w:hAnsi="Times New Roman" w:cs="Times New Roman"/>
          <w:b/>
          <w:bCs/>
          <w:color w:val="auto"/>
          <w:sz w:val="48"/>
          <w:szCs w:val="48"/>
        </w:rPr>
      </w:pPr>
    </w:p>
    <w:p w14:paraId="24FAB3F2" w14:textId="40D61EAF" w:rsidR="001D3F5F" w:rsidRPr="00AF66D8" w:rsidRDefault="001D3F5F" w:rsidP="001D3F5F">
      <w:pPr>
        <w:pStyle w:val="DocumentPrivateConfidential"/>
        <w:ind w:left="0"/>
        <w:jc w:val="center"/>
        <w:rPr>
          <w:rFonts w:ascii="Times New Roman" w:hAnsi="Times New Roman" w:cs="Times New Roman"/>
          <w:b/>
          <w:bCs/>
          <w:color w:val="auto"/>
          <w:sz w:val="48"/>
          <w:szCs w:val="48"/>
        </w:rPr>
      </w:pPr>
    </w:p>
    <w:p w14:paraId="7163FC42" w14:textId="23D16444" w:rsidR="001D3F5F" w:rsidRPr="00AF66D8" w:rsidRDefault="001D3F5F" w:rsidP="001D3F5F">
      <w:pPr>
        <w:pStyle w:val="DocumentPrivateConfidential"/>
        <w:ind w:left="0"/>
        <w:jc w:val="center"/>
        <w:rPr>
          <w:rFonts w:ascii="Times New Roman" w:hAnsi="Times New Roman" w:cs="Times New Roman"/>
          <w:b/>
          <w:bCs/>
          <w:color w:val="auto"/>
          <w:sz w:val="48"/>
          <w:szCs w:val="48"/>
        </w:rPr>
      </w:pPr>
    </w:p>
    <w:p w14:paraId="33005AF2" w14:textId="2FADD260" w:rsidR="001D3F5F" w:rsidRPr="00AF66D8" w:rsidRDefault="001D3F5F" w:rsidP="001D3F5F">
      <w:pPr>
        <w:pStyle w:val="DocumentPrivateConfidential"/>
        <w:ind w:left="0"/>
        <w:jc w:val="center"/>
        <w:rPr>
          <w:rFonts w:ascii="Times New Roman" w:hAnsi="Times New Roman" w:cs="Times New Roman"/>
          <w:b/>
          <w:bCs/>
          <w:color w:val="auto"/>
          <w:sz w:val="48"/>
          <w:szCs w:val="48"/>
        </w:rPr>
      </w:pPr>
    </w:p>
    <w:p w14:paraId="3A6C8C42" w14:textId="77777777" w:rsidR="001D3F5F" w:rsidRPr="00AF66D8" w:rsidRDefault="001D3F5F" w:rsidP="001D3F5F">
      <w:pPr>
        <w:pStyle w:val="DocumentPrivateConfidential"/>
        <w:ind w:left="0"/>
        <w:jc w:val="center"/>
        <w:rPr>
          <w:rFonts w:ascii="Times New Roman" w:hAnsi="Times New Roman" w:cs="Times New Roman"/>
          <w:b/>
          <w:bCs/>
          <w:color w:val="auto"/>
          <w:sz w:val="48"/>
          <w:szCs w:val="48"/>
        </w:rPr>
      </w:pPr>
    </w:p>
    <w:p w14:paraId="7863DDBB" w14:textId="6E325F87" w:rsidR="001D3F5F" w:rsidRPr="00AF66D8" w:rsidRDefault="001D3F5F" w:rsidP="00156944">
      <w:pPr>
        <w:pStyle w:val="DocumentPrivateConfidential"/>
        <w:ind w:left="0"/>
        <w:jc w:val="center"/>
        <w:rPr>
          <w:rFonts w:ascii="Times New Roman" w:hAnsi="Times New Roman" w:cs="Times New Roman"/>
          <w:b/>
          <w:bCs/>
          <w:color w:val="auto"/>
          <w:sz w:val="36"/>
          <w:szCs w:val="36"/>
          <w:lang w:val="tr-TR"/>
        </w:rPr>
      </w:pPr>
      <w:r w:rsidRPr="00AF66D8">
        <w:rPr>
          <w:rFonts w:ascii="Times New Roman" w:hAnsi="Times New Roman" w:cs="Times New Roman"/>
          <w:b/>
          <w:bCs/>
          <w:color w:val="auto"/>
          <w:sz w:val="36"/>
          <w:szCs w:val="36"/>
          <w:lang w:val="tr-TR"/>
        </w:rPr>
        <w:t>ODTÜ TEKNOKENT</w:t>
      </w:r>
      <w:r w:rsidR="00156944" w:rsidRPr="00AF66D8">
        <w:rPr>
          <w:rFonts w:ascii="Times New Roman" w:hAnsi="Times New Roman" w:cs="Times New Roman"/>
          <w:b/>
          <w:bCs/>
          <w:color w:val="auto"/>
          <w:sz w:val="36"/>
          <w:szCs w:val="36"/>
          <w:lang w:val="tr-TR"/>
        </w:rPr>
        <w:t xml:space="preserve"> Yönetim A.Ş.</w:t>
      </w:r>
    </w:p>
    <w:p w14:paraId="6260E624" w14:textId="5B77C46C" w:rsidR="001D3F5F" w:rsidRPr="00AF66D8" w:rsidRDefault="00156944" w:rsidP="00AF66D8">
      <w:pPr>
        <w:pStyle w:val="DocumentPrivateConfidential"/>
        <w:ind w:left="0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:lang w:val="tr-TR"/>
        </w:rPr>
      </w:pPr>
      <w:r w:rsidRPr="00AF66D8">
        <w:rPr>
          <w:rFonts w:ascii="Times New Roman" w:hAnsi="Times New Roman" w:cs="Times New Roman"/>
          <w:b/>
          <w:color w:val="000000" w:themeColor="text1"/>
          <w:sz w:val="36"/>
          <w:szCs w:val="36"/>
          <w:lang w:val="tr-TR"/>
        </w:rPr>
        <w:t>Yaratıcı Endüstriler Tasarım ve Eğitim Mrk. Kurulması ve Ankara'da Dijital Oyun Sektörü Kapasitesinin Geliştirilmesi (ATOM) Projesi kapsamında ihaleye katılacak firmalardan talep edilen</w:t>
      </w:r>
      <w:r w:rsidR="00AF66D8" w:rsidRPr="00AF66D8">
        <w:rPr>
          <w:rFonts w:ascii="Times New Roman" w:hAnsi="Times New Roman" w:cs="Times New Roman"/>
          <w:b/>
          <w:sz w:val="36"/>
          <w:szCs w:val="36"/>
          <w:lang w:val="tr-TR"/>
        </w:rPr>
        <w:t xml:space="preserve"> </w:t>
      </w:r>
      <w:r w:rsidRPr="00AF66D8">
        <w:rPr>
          <w:rFonts w:ascii="Times New Roman" w:hAnsi="Times New Roman" w:cs="Times New Roman"/>
          <w:b/>
          <w:bCs/>
          <w:color w:val="auto"/>
          <w:sz w:val="36"/>
          <w:szCs w:val="36"/>
          <w:lang w:val="tr-TR"/>
        </w:rPr>
        <w:t>önyeterlilik bilgileri</w:t>
      </w:r>
    </w:p>
    <w:p w14:paraId="2FB26E6C" w14:textId="6B42EEBD" w:rsidR="001D3F5F" w:rsidRPr="00AF66D8" w:rsidRDefault="001D3F5F" w:rsidP="00DD1BEF">
      <w:pPr>
        <w:pStyle w:val="DocumentPrivateConfidential"/>
        <w:ind w:left="0"/>
        <w:rPr>
          <w:rFonts w:ascii="Times New Roman" w:hAnsi="Times New Roman" w:cs="Times New Roman"/>
          <w:color w:val="auto"/>
        </w:rPr>
      </w:pPr>
    </w:p>
    <w:p w14:paraId="01CDA9C5" w14:textId="49F6ADA0" w:rsidR="001D3F5F" w:rsidRPr="00AF66D8" w:rsidRDefault="001D3F5F" w:rsidP="00DD1BEF">
      <w:pPr>
        <w:pStyle w:val="DocumentPrivateConfidential"/>
        <w:ind w:left="0"/>
        <w:rPr>
          <w:rFonts w:ascii="Times New Roman" w:hAnsi="Times New Roman" w:cs="Times New Roman"/>
          <w:color w:val="auto"/>
        </w:rPr>
      </w:pPr>
    </w:p>
    <w:p w14:paraId="176FC2C6" w14:textId="77777777" w:rsidR="001D3F5F" w:rsidRPr="00AF66D8" w:rsidRDefault="001D3F5F" w:rsidP="00DD1BEF">
      <w:pPr>
        <w:pStyle w:val="DocumentPrivateConfidential"/>
        <w:ind w:left="0"/>
        <w:rPr>
          <w:rFonts w:ascii="Times New Roman" w:hAnsi="Times New Roman" w:cs="Times New Roman"/>
          <w:color w:val="auto"/>
        </w:rPr>
      </w:pPr>
    </w:p>
    <w:p w14:paraId="4635F192" w14:textId="057B6B80" w:rsidR="0014080B" w:rsidRPr="00AF66D8" w:rsidRDefault="00C20067" w:rsidP="00156944">
      <w:pPr>
        <w:spacing w:line="240" w:lineRule="auto"/>
        <w:rPr>
          <w:rFonts w:ascii="Times New Roman" w:hAnsi="Times New Roman"/>
          <w:b/>
          <w:color w:val="auto"/>
          <w:sz w:val="24"/>
        </w:rPr>
      </w:pPr>
      <w:r w:rsidRPr="00AF66D8">
        <w:rPr>
          <w:rFonts w:ascii="Times New Roman" w:hAnsi="Times New Roman"/>
          <w:color w:val="auto"/>
        </w:rPr>
        <w:br w:type="page"/>
      </w:r>
      <w:bookmarkStart w:id="1" w:name="_Toc374010082"/>
      <w:bookmarkEnd w:id="0"/>
      <w:proofErr w:type="spellStart"/>
      <w:r w:rsidR="00156944" w:rsidRPr="00AF66D8">
        <w:rPr>
          <w:rFonts w:ascii="Times New Roman" w:hAnsi="Times New Roman"/>
          <w:b/>
          <w:color w:val="auto"/>
          <w:sz w:val="24"/>
        </w:rPr>
        <w:lastRenderedPageBreak/>
        <w:t>Sizden</w:t>
      </w:r>
      <w:proofErr w:type="spellEnd"/>
      <w:r w:rsidR="00156944" w:rsidRPr="00AF66D8">
        <w:rPr>
          <w:rFonts w:ascii="Times New Roman" w:hAnsi="Times New Roman"/>
          <w:b/>
          <w:color w:val="auto"/>
          <w:sz w:val="24"/>
        </w:rPr>
        <w:t xml:space="preserve"> </w:t>
      </w:r>
      <w:proofErr w:type="spellStart"/>
      <w:r w:rsidR="00156944" w:rsidRPr="00AF66D8">
        <w:rPr>
          <w:rFonts w:ascii="Times New Roman" w:hAnsi="Times New Roman"/>
          <w:b/>
          <w:color w:val="auto"/>
          <w:sz w:val="24"/>
        </w:rPr>
        <w:t>istenilen</w:t>
      </w:r>
      <w:proofErr w:type="spellEnd"/>
      <w:r w:rsidR="00156944" w:rsidRPr="00AF66D8">
        <w:rPr>
          <w:rFonts w:ascii="Times New Roman" w:hAnsi="Times New Roman"/>
          <w:b/>
          <w:color w:val="auto"/>
          <w:sz w:val="24"/>
        </w:rPr>
        <w:t xml:space="preserve"> </w:t>
      </w:r>
      <w:proofErr w:type="spellStart"/>
      <w:r w:rsidR="00156944" w:rsidRPr="00AF66D8">
        <w:rPr>
          <w:rFonts w:ascii="Times New Roman" w:hAnsi="Times New Roman"/>
          <w:b/>
          <w:color w:val="auto"/>
          <w:sz w:val="24"/>
        </w:rPr>
        <w:t>bilgileri</w:t>
      </w:r>
      <w:proofErr w:type="spellEnd"/>
      <w:r w:rsidR="00156944" w:rsidRPr="00AF66D8">
        <w:rPr>
          <w:rFonts w:ascii="Times New Roman" w:hAnsi="Times New Roman"/>
          <w:b/>
          <w:color w:val="auto"/>
          <w:sz w:val="24"/>
        </w:rPr>
        <w:t xml:space="preserve"> </w:t>
      </w:r>
      <w:proofErr w:type="spellStart"/>
      <w:r w:rsidR="00156944" w:rsidRPr="00AF66D8">
        <w:rPr>
          <w:rFonts w:ascii="Times New Roman" w:hAnsi="Times New Roman"/>
          <w:b/>
          <w:color w:val="auto"/>
          <w:sz w:val="24"/>
        </w:rPr>
        <w:t>lütfen</w:t>
      </w:r>
      <w:proofErr w:type="spellEnd"/>
      <w:r w:rsidR="00156944" w:rsidRPr="00AF66D8">
        <w:rPr>
          <w:rFonts w:ascii="Times New Roman" w:hAnsi="Times New Roman"/>
          <w:b/>
          <w:color w:val="auto"/>
          <w:sz w:val="24"/>
        </w:rPr>
        <w:t xml:space="preserve"> </w:t>
      </w:r>
      <w:proofErr w:type="spellStart"/>
      <w:r w:rsidR="00156944" w:rsidRPr="00AF66D8">
        <w:rPr>
          <w:rFonts w:ascii="Times New Roman" w:hAnsi="Times New Roman"/>
          <w:b/>
          <w:color w:val="auto"/>
          <w:sz w:val="24"/>
        </w:rPr>
        <w:t>eksiksiz</w:t>
      </w:r>
      <w:proofErr w:type="spellEnd"/>
      <w:r w:rsidR="00156944" w:rsidRPr="00AF66D8">
        <w:rPr>
          <w:rFonts w:ascii="Times New Roman" w:hAnsi="Times New Roman"/>
          <w:b/>
          <w:color w:val="auto"/>
          <w:sz w:val="24"/>
        </w:rPr>
        <w:t xml:space="preserve"> </w:t>
      </w:r>
      <w:proofErr w:type="spellStart"/>
      <w:r w:rsidR="00156944" w:rsidRPr="00AF66D8">
        <w:rPr>
          <w:rFonts w:ascii="Times New Roman" w:hAnsi="Times New Roman"/>
          <w:b/>
          <w:color w:val="auto"/>
          <w:sz w:val="24"/>
        </w:rPr>
        <w:t>doldurunuz</w:t>
      </w:r>
      <w:proofErr w:type="spellEnd"/>
      <w:r w:rsidR="00156944" w:rsidRPr="00AF66D8">
        <w:rPr>
          <w:rFonts w:ascii="Times New Roman" w:hAnsi="Times New Roman"/>
          <w:b/>
          <w:color w:val="auto"/>
          <w:sz w:val="24"/>
        </w:rPr>
        <w:t>.</w:t>
      </w:r>
    </w:p>
    <w:p w14:paraId="76BCB460" w14:textId="77777777" w:rsidR="00156944" w:rsidRPr="00AF66D8" w:rsidRDefault="00156944" w:rsidP="00156944">
      <w:pPr>
        <w:spacing w:line="240" w:lineRule="auto"/>
        <w:rPr>
          <w:rFonts w:ascii="Times New Roman" w:hAnsi="Times New Roman"/>
          <w:color w:val="auto"/>
          <w:sz w:val="22"/>
          <w:szCs w:val="22"/>
        </w:rPr>
      </w:pPr>
    </w:p>
    <w:tbl>
      <w:tblPr>
        <w:tblStyle w:val="CWTableStyle"/>
        <w:tblW w:w="0" w:type="auto"/>
        <w:tblLook w:val="04A0" w:firstRow="1" w:lastRow="0" w:firstColumn="1" w:lastColumn="0" w:noHBand="0" w:noVBand="1"/>
      </w:tblPr>
      <w:tblGrid>
        <w:gridCol w:w="737"/>
        <w:gridCol w:w="9355"/>
      </w:tblGrid>
      <w:tr w:rsidR="00BE6284" w:rsidRPr="00AF66D8" w14:paraId="5A4F53F0" w14:textId="77777777" w:rsidTr="001569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358D1B8C" w14:textId="104BB5DB" w:rsidR="00BE6284" w:rsidRPr="00AF66D8" w:rsidRDefault="00BE6284" w:rsidP="009B4320">
            <w:pPr>
              <w:pStyle w:val="cwBODY"/>
              <w:spacing w:before="400" w:after="100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9355" w:type="dxa"/>
          </w:tcPr>
          <w:p w14:paraId="0166A833" w14:textId="3A8D5F64" w:rsidR="00BE6284" w:rsidRPr="00AF66D8" w:rsidRDefault="001D3F5F" w:rsidP="009B4320">
            <w:pPr>
              <w:pStyle w:val="cwHEADINGLEVEL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</w:rPr>
            </w:pPr>
            <w:r w:rsidRPr="00AF66D8">
              <w:rPr>
                <w:rFonts w:ascii="Times New Roman" w:hAnsi="Times New Roman"/>
                <w:b/>
                <w:color w:val="000000" w:themeColor="text1"/>
              </w:rPr>
              <w:t>FİRMA PROFİLİ</w:t>
            </w:r>
            <w:r w:rsidR="00BE6284" w:rsidRPr="00AF66D8">
              <w:rPr>
                <w:rFonts w:ascii="Times New Roman" w:hAnsi="Times New Roman"/>
                <w:b/>
                <w:color w:val="000000" w:themeColor="text1"/>
              </w:rPr>
              <w:t xml:space="preserve">  </w:t>
            </w:r>
          </w:p>
        </w:tc>
      </w:tr>
      <w:tr w:rsidR="00BE6284" w:rsidRPr="00AF66D8" w14:paraId="1713D0EB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30540CDC" w14:textId="77777777" w:rsidR="00BE6284" w:rsidRPr="00AF66D8" w:rsidRDefault="00BE6284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2E6DCD51" w14:textId="438C3A92" w:rsidR="0072037D" w:rsidRPr="00AF66D8" w:rsidRDefault="001D3F5F" w:rsidP="0036066B">
            <w:pPr>
              <w:pStyle w:val="cwBULLETEDLIST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AF66D8">
              <w:rPr>
                <w:rFonts w:ascii="Times New Roman" w:hAnsi="Times New Roman"/>
              </w:rPr>
              <w:t>Firmanın</w:t>
            </w:r>
            <w:proofErr w:type="spellEnd"/>
            <w:r w:rsidRPr="00AF66D8">
              <w:rPr>
                <w:rFonts w:ascii="Times New Roman" w:hAnsi="Times New Roman"/>
              </w:rPr>
              <w:t xml:space="preserve"> tam </w:t>
            </w:r>
            <w:proofErr w:type="spellStart"/>
            <w:r w:rsidRPr="00AF66D8">
              <w:rPr>
                <w:rFonts w:ascii="Times New Roman" w:hAnsi="Times New Roman"/>
              </w:rPr>
              <w:t>adı</w:t>
            </w:r>
            <w:proofErr w:type="spellEnd"/>
            <w:r w:rsidR="00156944" w:rsidRPr="00AF66D8">
              <w:rPr>
                <w:rFonts w:ascii="Times New Roman" w:hAnsi="Times New Roman"/>
              </w:rPr>
              <w:t>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9F540C" w:rsidRPr="00AF66D8" w14:paraId="1A488CA7" w14:textId="77777777" w:rsidTr="009F540C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F12C98" w14:textId="2113979F" w:rsidR="001D3F5F" w:rsidRPr="00AF66D8" w:rsidRDefault="001D3F5F" w:rsidP="00F62C2A">
                  <w:pPr>
                    <w:pStyle w:val="cwBULLETEDLIST"/>
                    <w:rPr>
                      <w:rFonts w:ascii="Times New Roman" w:eastAsiaTheme="minorHAnsi" w:hAnsi="Times New Roman"/>
                      <w:sz w:val="18"/>
                    </w:rPr>
                  </w:pPr>
                </w:p>
              </w:tc>
            </w:tr>
          </w:tbl>
          <w:p w14:paraId="456A742B" w14:textId="75AFCCBA" w:rsidR="0072037D" w:rsidRPr="00AF66D8" w:rsidRDefault="001D3F5F" w:rsidP="0036066B">
            <w:pPr>
              <w:pStyle w:val="cwBULLETEDLIST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F66D8">
              <w:rPr>
                <w:rFonts w:ascii="Times New Roman" w:hAnsi="Times New Roman"/>
              </w:rPr>
              <w:t xml:space="preserve">Firma </w:t>
            </w:r>
            <w:proofErr w:type="spellStart"/>
            <w:r w:rsidRPr="00AF66D8">
              <w:rPr>
                <w:rFonts w:ascii="Times New Roman" w:hAnsi="Times New Roman"/>
              </w:rPr>
              <w:t>adres</w:t>
            </w:r>
            <w:proofErr w:type="spellEnd"/>
            <w:r w:rsidRPr="00AF66D8">
              <w:rPr>
                <w:rFonts w:ascii="Times New Roman" w:hAnsi="Times New Roman"/>
              </w:rPr>
              <w:t xml:space="preserve">, </w:t>
            </w:r>
            <w:proofErr w:type="spellStart"/>
            <w:r w:rsidRPr="00AF66D8">
              <w:rPr>
                <w:rFonts w:ascii="Times New Roman" w:hAnsi="Times New Roman"/>
              </w:rPr>
              <w:t>telefon</w:t>
            </w:r>
            <w:proofErr w:type="spellEnd"/>
            <w:r w:rsidRPr="00AF66D8">
              <w:rPr>
                <w:rFonts w:ascii="Times New Roman" w:hAnsi="Times New Roman"/>
              </w:rPr>
              <w:t>, e-</w:t>
            </w:r>
            <w:proofErr w:type="spellStart"/>
            <w:r w:rsidRPr="00AF66D8">
              <w:rPr>
                <w:rFonts w:ascii="Times New Roman" w:hAnsi="Times New Roman"/>
              </w:rPr>
              <w:t>posta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adresi</w:t>
            </w:r>
            <w:proofErr w:type="spellEnd"/>
            <w:r w:rsidR="00156944" w:rsidRPr="00AF66D8">
              <w:rPr>
                <w:rFonts w:ascii="Times New Roman" w:hAnsi="Times New Roman"/>
              </w:rPr>
              <w:t>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9F540C" w:rsidRPr="00AF66D8" w14:paraId="25AEFC94" w14:textId="77777777" w:rsidTr="009F540C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3E14FB" w14:textId="77777777" w:rsidR="001D3F5F" w:rsidRPr="00AF66D8" w:rsidRDefault="001D3F5F" w:rsidP="009F540C">
                  <w:pPr>
                    <w:tabs>
                      <w:tab w:val="left" w:pos="963"/>
                    </w:tabs>
                    <w:spacing w:line="252" w:lineRule="auto"/>
                    <w:rPr>
                      <w:rFonts w:ascii="Times New Roman" w:eastAsiaTheme="minorHAnsi" w:hAnsi="Times New Roman"/>
                      <w:color w:val="auto"/>
                      <w:sz w:val="16"/>
                      <w:lang w:val="en-US" w:eastAsia="en-US"/>
                    </w:rPr>
                  </w:pPr>
                </w:p>
                <w:p w14:paraId="6499CF50" w14:textId="77777777" w:rsidR="001D3F5F" w:rsidRPr="00AF66D8" w:rsidRDefault="001D3F5F" w:rsidP="009F540C">
                  <w:pPr>
                    <w:tabs>
                      <w:tab w:val="left" w:pos="963"/>
                    </w:tabs>
                    <w:spacing w:line="252" w:lineRule="auto"/>
                    <w:rPr>
                      <w:rFonts w:ascii="Times New Roman" w:eastAsiaTheme="minorHAnsi" w:hAnsi="Times New Roman"/>
                      <w:color w:val="auto"/>
                      <w:sz w:val="16"/>
                      <w:lang w:val="en-US" w:eastAsia="en-US"/>
                    </w:rPr>
                  </w:pPr>
                </w:p>
                <w:p w14:paraId="21787862" w14:textId="4BB7C8A9" w:rsidR="009F540C" w:rsidRPr="00AF66D8" w:rsidRDefault="00C36371" w:rsidP="009F540C">
                  <w:pPr>
                    <w:tabs>
                      <w:tab w:val="left" w:pos="963"/>
                    </w:tabs>
                    <w:spacing w:line="252" w:lineRule="auto"/>
                    <w:rPr>
                      <w:rFonts w:ascii="Times New Roman" w:eastAsiaTheme="minorHAnsi" w:hAnsi="Times New Roman"/>
                      <w:color w:val="auto"/>
                      <w:sz w:val="16"/>
                      <w:lang w:val="en-US" w:eastAsia="en-US"/>
                    </w:rPr>
                  </w:pPr>
                  <w:r w:rsidRPr="00AF66D8">
                    <w:rPr>
                      <w:rFonts w:ascii="Times New Roman" w:eastAsiaTheme="minorHAnsi" w:hAnsi="Times New Roman"/>
                      <w:color w:val="auto"/>
                      <w:sz w:val="16"/>
                      <w:lang w:val="en-US" w:eastAsia="en-US"/>
                    </w:rPr>
                    <w:t xml:space="preserve"> </w:t>
                  </w:r>
                </w:p>
              </w:tc>
            </w:tr>
          </w:tbl>
          <w:p w14:paraId="2B59E541" w14:textId="744DE5AA" w:rsidR="0072037D" w:rsidRPr="00AF66D8" w:rsidRDefault="001D3F5F" w:rsidP="0036066B">
            <w:pPr>
              <w:pStyle w:val="cwBULLETEDLIST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F66D8">
              <w:rPr>
                <w:rFonts w:ascii="Times New Roman" w:hAnsi="Times New Roman"/>
              </w:rPr>
              <w:t xml:space="preserve">Firma </w:t>
            </w:r>
            <w:proofErr w:type="spellStart"/>
            <w:r w:rsidRPr="00AF66D8">
              <w:rPr>
                <w:rFonts w:ascii="Times New Roman" w:hAnsi="Times New Roman"/>
              </w:rPr>
              <w:t>yetkilisi</w:t>
            </w:r>
            <w:proofErr w:type="spellEnd"/>
            <w:r w:rsidR="00156944" w:rsidRPr="00AF66D8">
              <w:rPr>
                <w:rFonts w:ascii="Times New Roman" w:hAnsi="Times New Roman"/>
              </w:rPr>
              <w:t>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9F540C" w:rsidRPr="00AF66D8" w14:paraId="48DCD954" w14:textId="77777777" w:rsidTr="009F540C">
              <w:tc>
                <w:tcPr>
                  <w:tcW w:w="8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FB28A" w14:textId="77777777" w:rsidR="009F540C" w:rsidRPr="00AF66D8" w:rsidRDefault="009F540C" w:rsidP="00D17D89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  <w:p w14:paraId="512D1072" w14:textId="6EDB6CF4" w:rsidR="001D3F5F" w:rsidRPr="00AF66D8" w:rsidRDefault="001D3F5F" w:rsidP="00D17D89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32BCA9E2" w14:textId="6B70B2C0" w:rsidR="0072037D" w:rsidRPr="00AF66D8" w:rsidRDefault="001D3F5F" w:rsidP="0036066B">
            <w:pPr>
              <w:pStyle w:val="cwBULLETEDLIST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F66D8">
              <w:rPr>
                <w:rFonts w:ascii="Times New Roman" w:hAnsi="Times New Roman"/>
              </w:rPr>
              <w:t xml:space="preserve">Firma </w:t>
            </w:r>
            <w:proofErr w:type="spellStart"/>
            <w:r w:rsidRPr="00AF66D8">
              <w:rPr>
                <w:rFonts w:ascii="Times New Roman" w:hAnsi="Times New Roman"/>
              </w:rPr>
              <w:t>vergi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dairesi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ve</w:t>
            </w:r>
            <w:proofErr w:type="spellEnd"/>
            <w:r w:rsidRPr="00AF66D8">
              <w:rPr>
                <w:rFonts w:ascii="Times New Roman" w:hAnsi="Times New Roman"/>
              </w:rPr>
              <w:t xml:space="preserve"> no</w:t>
            </w:r>
            <w:r w:rsidR="00156944" w:rsidRPr="00AF66D8">
              <w:rPr>
                <w:rFonts w:ascii="Times New Roman" w:hAnsi="Times New Roman"/>
              </w:rPr>
              <w:t>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9F540C" w:rsidRPr="00AF66D8" w14:paraId="790DF23D" w14:textId="77777777" w:rsidTr="009F540C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3255AE" w14:textId="42A5CBDC" w:rsidR="009F540C" w:rsidRPr="00AF66D8" w:rsidRDefault="009F540C" w:rsidP="009F540C">
                  <w:pPr>
                    <w:pStyle w:val="cwBULLETEDLIST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67CDCD50" w14:textId="5D8663AA" w:rsidR="00456772" w:rsidRPr="00AF66D8" w:rsidRDefault="00A043B4" w:rsidP="00C7797F">
            <w:pPr>
              <w:pStyle w:val="cwBULLETEDLIST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F66D8">
              <w:rPr>
                <w:rFonts w:ascii="Times New Roman" w:hAnsi="Times New Roman"/>
              </w:rPr>
              <w:t xml:space="preserve">Firma </w:t>
            </w:r>
            <w:proofErr w:type="spellStart"/>
            <w:r w:rsidRPr="00AF66D8">
              <w:rPr>
                <w:rFonts w:ascii="Times New Roman" w:hAnsi="Times New Roman"/>
              </w:rPr>
              <w:t>tanıtımı</w:t>
            </w:r>
            <w:proofErr w:type="spellEnd"/>
            <w:r w:rsidR="00156944" w:rsidRPr="00AF66D8">
              <w:rPr>
                <w:rFonts w:ascii="Times New Roman" w:hAnsi="Times New Roman"/>
              </w:rPr>
              <w:t>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F86003" w:rsidRPr="00AF66D8" w14:paraId="0EE32726" w14:textId="77777777" w:rsidTr="00F86003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342E0A" w14:textId="77777777" w:rsidR="00A043B4" w:rsidRPr="00AF66D8" w:rsidRDefault="00A043B4" w:rsidP="00F86003">
                  <w:pPr>
                    <w:pStyle w:val="cwBULLETEDLIST"/>
                    <w:rPr>
                      <w:rFonts w:ascii="Times New Roman" w:hAnsi="Times New Roman"/>
                    </w:rPr>
                  </w:pPr>
                </w:p>
                <w:p w14:paraId="5CFDC7B4" w14:textId="37E1B6F2" w:rsidR="00A043B4" w:rsidRPr="00AF66D8" w:rsidRDefault="00A043B4" w:rsidP="00F86003">
                  <w:pPr>
                    <w:pStyle w:val="cwBULLETEDLIST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5F27DB45" w14:textId="7E831535" w:rsidR="006945C9" w:rsidRPr="00AF66D8" w:rsidRDefault="006945C9" w:rsidP="00F86003">
            <w:pPr>
              <w:pStyle w:val="cwBULLETEDLI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BE6284" w:rsidRPr="00AF66D8" w14:paraId="30605929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shd w:val="clear" w:color="auto" w:fill="0093B2" w:themeFill="accent1"/>
          </w:tcPr>
          <w:p w14:paraId="6E427B98" w14:textId="50231E97" w:rsidR="00BE6284" w:rsidRPr="00AF66D8" w:rsidRDefault="00BE6284" w:rsidP="009B4320">
            <w:pPr>
              <w:pStyle w:val="cwBODY"/>
              <w:spacing w:before="400" w:after="10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55" w:type="dxa"/>
            <w:shd w:val="clear" w:color="auto" w:fill="0093B2" w:themeFill="accent1"/>
          </w:tcPr>
          <w:p w14:paraId="078C6737" w14:textId="1523294D" w:rsidR="00BE6284" w:rsidRPr="00AF66D8" w:rsidRDefault="00A043B4" w:rsidP="009B4320">
            <w:pPr>
              <w:pStyle w:val="cwHEADINGLEVEL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</w:rPr>
            </w:pPr>
            <w:r w:rsidRPr="00AF66D8">
              <w:rPr>
                <w:rFonts w:ascii="Times New Roman" w:hAnsi="Times New Roman"/>
                <w:b/>
                <w:color w:val="000000" w:themeColor="text1"/>
              </w:rPr>
              <w:t>FİRMA FİNANSAL BİLGİLER</w:t>
            </w:r>
          </w:p>
        </w:tc>
      </w:tr>
      <w:tr w:rsidR="00BE6284" w:rsidRPr="00AF66D8" w14:paraId="25CF13D6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7B494BDD" w14:textId="77777777" w:rsidR="00BE6284" w:rsidRPr="00AF66D8" w:rsidRDefault="00BE6284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428AA8B2" w14:textId="2C714B04" w:rsidR="0082222C" w:rsidRPr="00AF66D8" w:rsidRDefault="00A043B4" w:rsidP="0036066B">
            <w:pPr>
              <w:pStyle w:val="cwBULLETEDLIST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AF66D8">
              <w:rPr>
                <w:rFonts w:ascii="Times New Roman" w:hAnsi="Times New Roman"/>
              </w:rPr>
              <w:t>Firmanın</w:t>
            </w:r>
            <w:proofErr w:type="spellEnd"/>
            <w:r w:rsidRPr="00AF66D8">
              <w:rPr>
                <w:rFonts w:ascii="Times New Roman" w:hAnsi="Times New Roman"/>
              </w:rPr>
              <w:t xml:space="preserve"> son 3 </w:t>
            </w:r>
            <w:proofErr w:type="spellStart"/>
            <w:r w:rsidRPr="00AF66D8">
              <w:rPr>
                <w:rFonts w:ascii="Times New Roman" w:hAnsi="Times New Roman"/>
              </w:rPr>
              <w:t>senelik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cirosu</w:t>
            </w:r>
            <w:proofErr w:type="spellEnd"/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F86003" w:rsidRPr="00AF66D8" w14:paraId="370FAA57" w14:textId="77777777" w:rsidTr="00F86003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841ECA" w14:textId="51AAF742" w:rsidR="00F86003" w:rsidRPr="00AF66D8" w:rsidRDefault="00F86003" w:rsidP="00F86003">
                  <w:pPr>
                    <w:pStyle w:val="cwBULLETEDLIST"/>
                    <w:rPr>
                      <w:rFonts w:ascii="Times New Roman" w:hAnsi="Times New Roman"/>
                      <w:sz w:val="16"/>
                    </w:rPr>
                  </w:pPr>
                  <w:r w:rsidRPr="00AF66D8">
                    <w:rPr>
                      <w:rFonts w:ascii="Times New Roman" w:hAnsi="Times New Roman"/>
                      <w:sz w:val="16"/>
                    </w:rPr>
                    <w:t xml:space="preserve">2018 – </w:t>
                  </w:r>
                  <w:bookmarkStart w:id="2" w:name="_GoBack"/>
                  <w:bookmarkEnd w:id="2"/>
                </w:p>
                <w:p w14:paraId="6F9DEBBF" w14:textId="573601F8" w:rsidR="00F86003" w:rsidRPr="00AF66D8" w:rsidRDefault="00F86003" w:rsidP="00F86003">
                  <w:pPr>
                    <w:pStyle w:val="cwBULLETEDLIST"/>
                    <w:rPr>
                      <w:rFonts w:ascii="Times New Roman" w:hAnsi="Times New Roman"/>
                      <w:sz w:val="16"/>
                    </w:rPr>
                  </w:pPr>
                  <w:r w:rsidRPr="00AF66D8">
                    <w:rPr>
                      <w:rFonts w:ascii="Times New Roman" w:hAnsi="Times New Roman"/>
                      <w:sz w:val="16"/>
                    </w:rPr>
                    <w:t xml:space="preserve">2019 – </w:t>
                  </w:r>
                </w:p>
                <w:p w14:paraId="39A982E7" w14:textId="45C604EA" w:rsidR="00F86003" w:rsidRPr="00AF66D8" w:rsidRDefault="00F86003" w:rsidP="005706EA">
                  <w:pPr>
                    <w:pStyle w:val="cwBULLETEDLIST"/>
                    <w:rPr>
                      <w:rFonts w:ascii="Times New Roman" w:hAnsi="Times New Roman"/>
                      <w:sz w:val="16"/>
                    </w:rPr>
                  </w:pPr>
                  <w:r w:rsidRPr="00AF66D8">
                    <w:rPr>
                      <w:rFonts w:ascii="Times New Roman" w:hAnsi="Times New Roman"/>
                      <w:sz w:val="16"/>
                    </w:rPr>
                    <w:t xml:space="preserve">2020 – </w:t>
                  </w:r>
                </w:p>
              </w:tc>
            </w:tr>
          </w:tbl>
          <w:p w14:paraId="0574A4F4" w14:textId="3F916BE9" w:rsidR="0082222C" w:rsidRPr="00AF66D8" w:rsidRDefault="00A043B4" w:rsidP="0036066B">
            <w:pPr>
              <w:pStyle w:val="cwBULLETEDLIST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F66D8">
              <w:rPr>
                <w:rFonts w:ascii="Times New Roman" w:hAnsi="Times New Roman"/>
              </w:rPr>
              <w:t xml:space="preserve">Son 3 </w:t>
            </w:r>
            <w:proofErr w:type="spellStart"/>
            <w:r w:rsidRPr="00AF66D8">
              <w:rPr>
                <w:rFonts w:ascii="Times New Roman" w:hAnsi="Times New Roman"/>
              </w:rPr>
              <w:t>yıl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içinde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aleyhinize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bekleyen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veya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bekleyen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herhangi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bir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yargılama</w:t>
            </w:r>
            <w:proofErr w:type="spellEnd"/>
            <w:r w:rsidRPr="00AF66D8">
              <w:rPr>
                <w:rFonts w:ascii="Times New Roman" w:hAnsi="Times New Roman"/>
              </w:rPr>
              <w:t xml:space="preserve">, </w:t>
            </w:r>
            <w:proofErr w:type="spellStart"/>
            <w:r w:rsidRPr="00AF66D8">
              <w:rPr>
                <w:rFonts w:ascii="Times New Roman" w:hAnsi="Times New Roman"/>
              </w:rPr>
              <w:t>iddia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veya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dava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var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mı</w:t>
            </w:r>
            <w:proofErr w:type="spellEnd"/>
            <w:r w:rsidRPr="00AF66D8">
              <w:rPr>
                <w:rFonts w:ascii="Times New Roman" w:hAnsi="Times New Roman"/>
              </w:rPr>
              <w:t xml:space="preserve">? </w:t>
            </w:r>
            <w:proofErr w:type="spellStart"/>
            <w:r w:rsidRPr="00AF66D8">
              <w:rPr>
                <w:rFonts w:ascii="Times New Roman" w:hAnsi="Times New Roman"/>
              </w:rPr>
              <w:t>Lütfen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detayları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sağlayın</w:t>
            </w:r>
            <w:proofErr w:type="spellEnd"/>
            <w:r w:rsidRPr="00AF66D8">
              <w:rPr>
                <w:rFonts w:ascii="Times New Roman" w:hAnsi="Times New Roman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AA2592" w:rsidRPr="00AF66D8" w14:paraId="72956B13" w14:textId="77777777" w:rsidTr="00AA2592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80284" w14:textId="0E5D9657" w:rsidR="00AA2592" w:rsidRPr="00AF66D8" w:rsidRDefault="00AA2592" w:rsidP="00AA259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583205CA" w14:textId="57FEEFDE" w:rsidR="00BE6284" w:rsidRPr="00AF66D8" w:rsidRDefault="00A043B4" w:rsidP="0036066B">
            <w:pPr>
              <w:pStyle w:val="cwBULLETEDLIST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AF66D8">
              <w:rPr>
                <w:rFonts w:ascii="Times New Roman" w:hAnsi="Times New Roman"/>
              </w:rPr>
              <w:t>Hiç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iflas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veya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yeniden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yapılanma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işlemlerine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maruz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kaldınız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mı</w:t>
            </w:r>
            <w:proofErr w:type="spellEnd"/>
            <w:r w:rsidRPr="00AF66D8">
              <w:rPr>
                <w:rFonts w:ascii="Times New Roman" w:hAnsi="Times New Roman"/>
              </w:rPr>
              <w:t xml:space="preserve">? </w:t>
            </w:r>
            <w:proofErr w:type="spellStart"/>
            <w:r w:rsidRPr="00AF66D8">
              <w:rPr>
                <w:rFonts w:ascii="Times New Roman" w:hAnsi="Times New Roman"/>
              </w:rPr>
              <w:t>Lütfen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detayları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sağlayın</w:t>
            </w:r>
            <w:proofErr w:type="spellEnd"/>
            <w:r w:rsidRPr="00AF66D8">
              <w:rPr>
                <w:rFonts w:ascii="Times New Roman" w:hAnsi="Times New Roman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779"/>
            </w:tblGrid>
            <w:tr w:rsidR="00AA2592" w:rsidRPr="00AF66D8" w14:paraId="78F8697B" w14:textId="77777777" w:rsidTr="00AA2592">
              <w:tc>
                <w:tcPr>
                  <w:tcW w:w="9129" w:type="dxa"/>
                </w:tcPr>
                <w:p w14:paraId="5C31AE4B" w14:textId="6A450438" w:rsidR="00AA2592" w:rsidRPr="00AF66D8" w:rsidRDefault="00AA2592" w:rsidP="005706EA">
                  <w:pPr>
                    <w:pStyle w:val="cwBULLETEDLIST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50DF6914" w14:textId="0B5C0D78" w:rsidR="005706EA" w:rsidRPr="00AF66D8" w:rsidRDefault="005706EA" w:rsidP="00AA2592">
            <w:pPr>
              <w:pStyle w:val="cwBULLETEDLI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156944" w:rsidRPr="00AF66D8" w14:paraId="3A7124EE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shd w:val="clear" w:color="auto" w:fill="0093B2" w:themeFill="accent1"/>
          </w:tcPr>
          <w:p w14:paraId="1438BDFB" w14:textId="3BA004EF" w:rsidR="00BE6284" w:rsidRPr="00AF66D8" w:rsidRDefault="00BE6284" w:rsidP="009B4320">
            <w:pPr>
              <w:pStyle w:val="cwBODY"/>
              <w:spacing w:before="400" w:after="100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</w:p>
        </w:tc>
        <w:tc>
          <w:tcPr>
            <w:tcW w:w="9355" w:type="dxa"/>
            <w:shd w:val="clear" w:color="auto" w:fill="0093B2" w:themeFill="accent1"/>
          </w:tcPr>
          <w:p w14:paraId="5FDCF35D" w14:textId="2E603534" w:rsidR="00BE6284" w:rsidRPr="00AF66D8" w:rsidRDefault="00120818" w:rsidP="009B4320">
            <w:pPr>
              <w:pStyle w:val="cwHEADINGLEVEL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</w:rPr>
            </w:pPr>
            <w:r w:rsidRPr="00AF66D8">
              <w:rPr>
                <w:rFonts w:ascii="Times New Roman" w:hAnsi="Times New Roman"/>
                <w:b/>
                <w:color w:val="000000" w:themeColor="text1"/>
              </w:rPr>
              <w:t>ORGANİZASYON</w:t>
            </w:r>
          </w:p>
        </w:tc>
      </w:tr>
      <w:tr w:rsidR="00BE6284" w:rsidRPr="00AF66D8" w14:paraId="1ABD8716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21A298C0" w14:textId="77777777" w:rsidR="00BE6284" w:rsidRPr="00AF66D8" w:rsidRDefault="00BE6284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114AA299" w14:textId="7FC8A1AF" w:rsidR="00557886" w:rsidRPr="00AF66D8" w:rsidRDefault="00A043B4" w:rsidP="0036066B">
            <w:pPr>
              <w:pStyle w:val="cwBULLETEDLIS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AF66D8">
              <w:rPr>
                <w:rFonts w:ascii="Times New Roman" w:hAnsi="Times New Roman"/>
              </w:rPr>
              <w:t>Şirketteki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toplam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personel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sayısı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aşağıdaki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dağılımla</w:t>
            </w:r>
            <w:proofErr w:type="spellEnd"/>
            <w:r w:rsidRPr="00AF66D8">
              <w:rPr>
                <w:rFonts w:ascii="Times New Roman" w:hAnsi="Times New Roman"/>
              </w:rPr>
              <w:t xml:space="preserve">: </w:t>
            </w:r>
            <w:proofErr w:type="spellStart"/>
            <w:r w:rsidRPr="00AF66D8">
              <w:rPr>
                <w:rFonts w:ascii="Times New Roman" w:hAnsi="Times New Roman"/>
              </w:rPr>
              <w:t>merkez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ofis</w:t>
            </w:r>
            <w:proofErr w:type="spellEnd"/>
            <w:r w:rsidRPr="00AF66D8">
              <w:rPr>
                <w:rFonts w:ascii="Times New Roman" w:hAnsi="Times New Roman"/>
              </w:rPr>
              <w:t xml:space="preserve">; </w:t>
            </w:r>
            <w:proofErr w:type="spellStart"/>
            <w:r w:rsidRPr="00AF66D8">
              <w:rPr>
                <w:rFonts w:ascii="Times New Roman" w:hAnsi="Times New Roman"/>
              </w:rPr>
              <w:t>proje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Yönetimi</w:t>
            </w:r>
            <w:proofErr w:type="spellEnd"/>
            <w:r w:rsidRPr="00AF66D8">
              <w:rPr>
                <w:rFonts w:ascii="Times New Roman" w:hAnsi="Times New Roman"/>
              </w:rPr>
              <w:t xml:space="preserve">; site </w:t>
            </w:r>
            <w:proofErr w:type="spellStart"/>
            <w:r w:rsidRPr="00AF66D8">
              <w:rPr>
                <w:rFonts w:ascii="Times New Roman" w:hAnsi="Times New Roman"/>
              </w:rPr>
              <w:t>yönetimi</w:t>
            </w:r>
            <w:proofErr w:type="spellEnd"/>
            <w:r w:rsidRPr="00AF66D8">
              <w:rPr>
                <w:rFonts w:ascii="Times New Roman" w:hAnsi="Times New Roman"/>
              </w:rPr>
              <w:t xml:space="preserve">; </w:t>
            </w:r>
            <w:proofErr w:type="spellStart"/>
            <w:r w:rsidRPr="00AF66D8">
              <w:rPr>
                <w:rFonts w:ascii="Times New Roman" w:hAnsi="Times New Roman"/>
              </w:rPr>
              <w:t>esnaf</w:t>
            </w:r>
            <w:proofErr w:type="spellEnd"/>
            <w:r w:rsidRPr="00AF66D8">
              <w:rPr>
                <w:rFonts w:ascii="Times New Roman" w:hAnsi="Times New Roman"/>
              </w:rPr>
              <w:t xml:space="preserve">; </w:t>
            </w:r>
            <w:proofErr w:type="spellStart"/>
            <w:r w:rsidRPr="00AF66D8">
              <w:rPr>
                <w:rFonts w:ascii="Times New Roman" w:hAnsi="Times New Roman"/>
              </w:rPr>
              <w:t>diğer</w:t>
            </w:r>
            <w:proofErr w:type="spellEnd"/>
            <w:r w:rsidRPr="00AF66D8">
              <w:rPr>
                <w:rFonts w:ascii="Times New Roman" w:hAnsi="Times New Roman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93"/>
              <w:gridCol w:w="1843"/>
            </w:tblGrid>
            <w:tr w:rsidR="007355DA" w:rsidRPr="00AF66D8" w14:paraId="4AAF49FB" w14:textId="77777777" w:rsidTr="00DA6B81">
              <w:tc>
                <w:tcPr>
                  <w:tcW w:w="3393" w:type="dxa"/>
                </w:tcPr>
                <w:p w14:paraId="072F31AF" w14:textId="02FF6AA4" w:rsidR="007355DA" w:rsidRPr="00AF66D8" w:rsidRDefault="00A043B4" w:rsidP="00FC5A7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  <w:proofErr w:type="spellStart"/>
                  <w:r w:rsidRPr="00AF66D8">
                    <w:rPr>
                      <w:rFonts w:ascii="Times New Roman" w:eastAsiaTheme="minorHAnsi" w:hAnsi="Times New Roman"/>
                      <w:sz w:val="16"/>
                    </w:rPr>
                    <w:t>Firmada</w:t>
                  </w:r>
                  <w:proofErr w:type="spellEnd"/>
                  <w:r w:rsidRPr="00AF66D8">
                    <w:rPr>
                      <w:rFonts w:ascii="Times New Roman" w:eastAsiaTheme="minorHAnsi" w:hAnsi="Times New Roman"/>
                      <w:sz w:val="16"/>
                    </w:rPr>
                    <w:t xml:space="preserve"> </w:t>
                  </w:r>
                  <w:proofErr w:type="spellStart"/>
                  <w:r w:rsidRPr="00AF66D8">
                    <w:rPr>
                      <w:rFonts w:ascii="Times New Roman" w:eastAsiaTheme="minorHAnsi" w:hAnsi="Times New Roman"/>
                      <w:sz w:val="16"/>
                    </w:rPr>
                    <w:t>çalışan</w:t>
                  </w:r>
                  <w:proofErr w:type="spellEnd"/>
                  <w:r w:rsidRPr="00AF66D8">
                    <w:rPr>
                      <w:rFonts w:ascii="Times New Roman" w:eastAsiaTheme="minorHAnsi" w:hAnsi="Times New Roman"/>
                      <w:sz w:val="16"/>
                    </w:rPr>
                    <w:t xml:space="preserve"> </w:t>
                  </w:r>
                  <w:proofErr w:type="spellStart"/>
                  <w:r w:rsidRPr="00AF66D8">
                    <w:rPr>
                      <w:rFonts w:ascii="Times New Roman" w:eastAsiaTheme="minorHAnsi" w:hAnsi="Times New Roman"/>
                      <w:sz w:val="16"/>
                    </w:rPr>
                    <w:t>personel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3891C13E" w14:textId="1BDAEBAA" w:rsidR="007355DA" w:rsidRPr="00AF66D8" w:rsidRDefault="007355DA" w:rsidP="00FC5A7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  <w:tr w:rsidR="007355DA" w:rsidRPr="00AF66D8" w14:paraId="6D9931BB" w14:textId="77777777" w:rsidTr="00DA6B81">
              <w:tc>
                <w:tcPr>
                  <w:tcW w:w="3393" w:type="dxa"/>
                </w:tcPr>
                <w:p w14:paraId="41B5EF96" w14:textId="7BB5A948" w:rsidR="007355DA" w:rsidRPr="00AF66D8" w:rsidRDefault="00A043B4" w:rsidP="00FC5A7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  <w:proofErr w:type="spellStart"/>
                  <w:r w:rsidRPr="00AF66D8">
                    <w:rPr>
                      <w:rFonts w:ascii="Times New Roman" w:eastAsiaTheme="minorHAnsi" w:hAnsi="Times New Roman"/>
                      <w:sz w:val="16"/>
                    </w:rPr>
                    <w:t>Merkez</w:t>
                  </w:r>
                  <w:proofErr w:type="spellEnd"/>
                  <w:r w:rsidRPr="00AF66D8">
                    <w:rPr>
                      <w:rFonts w:ascii="Times New Roman" w:eastAsiaTheme="minorHAnsi" w:hAnsi="Times New Roman"/>
                      <w:sz w:val="16"/>
                    </w:rPr>
                    <w:t xml:space="preserve"> </w:t>
                  </w:r>
                  <w:proofErr w:type="spellStart"/>
                  <w:r w:rsidRPr="00AF66D8">
                    <w:rPr>
                      <w:rFonts w:ascii="Times New Roman" w:eastAsiaTheme="minorHAnsi" w:hAnsi="Times New Roman"/>
                      <w:sz w:val="16"/>
                    </w:rPr>
                    <w:t>ofis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7BB51951" w14:textId="388F9381" w:rsidR="007355DA" w:rsidRPr="00AF66D8" w:rsidRDefault="007355DA" w:rsidP="00FC5A7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  <w:tr w:rsidR="007355DA" w:rsidRPr="00AF66D8" w14:paraId="25F895DA" w14:textId="77777777" w:rsidTr="00DA6B81">
              <w:tc>
                <w:tcPr>
                  <w:tcW w:w="3393" w:type="dxa"/>
                </w:tcPr>
                <w:p w14:paraId="2915D622" w14:textId="35EB3848" w:rsidR="007355DA" w:rsidRPr="00AF66D8" w:rsidRDefault="00A043B4" w:rsidP="00FC5A7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  <w:proofErr w:type="spellStart"/>
                  <w:r w:rsidRPr="00AF66D8">
                    <w:rPr>
                      <w:rFonts w:ascii="Times New Roman" w:eastAsiaTheme="minorHAnsi" w:hAnsi="Times New Roman"/>
                      <w:sz w:val="16"/>
                    </w:rPr>
                    <w:t>Proje</w:t>
                  </w:r>
                  <w:proofErr w:type="spellEnd"/>
                  <w:r w:rsidRPr="00AF66D8">
                    <w:rPr>
                      <w:rFonts w:ascii="Times New Roman" w:eastAsiaTheme="minorHAnsi" w:hAnsi="Times New Roman"/>
                      <w:sz w:val="16"/>
                    </w:rPr>
                    <w:t xml:space="preserve"> </w:t>
                  </w:r>
                  <w:proofErr w:type="spellStart"/>
                  <w:r w:rsidRPr="00AF66D8">
                    <w:rPr>
                      <w:rFonts w:ascii="Times New Roman" w:eastAsiaTheme="minorHAnsi" w:hAnsi="Times New Roman"/>
                      <w:sz w:val="16"/>
                    </w:rPr>
                    <w:t>yönetimi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45C4B24A" w14:textId="771A7EEC" w:rsidR="007355DA" w:rsidRPr="00AF66D8" w:rsidRDefault="007355DA" w:rsidP="00FC5A7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  <w:tr w:rsidR="007355DA" w:rsidRPr="00AF66D8" w14:paraId="29036C09" w14:textId="77777777" w:rsidTr="00DA6B81">
              <w:tc>
                <w:tcPr>
                  <w:tcW w:w="3393" w:type="dxa"/>
                </w:tcPr>
                <w:p w14:paraId="4C99A549" w14:textId="509A0B44" w:rsidR="007355DA" w:rsidRPr="00AF66D8" w:rsidRDefault="00A043B4" w:rsidP="00FC5A7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  <w:proofErr w:type="spellStart"/>
                  <w:r w:rsidRPr="00AF66D8">
                    <w:rPr>
                      <w:rFonts w:ascii="Times New Roman" w:eastAsiaTheme="minorHAnsi" w:hAnsi="Times New Roman"/>
                      <w:sz w:val="16"/>
                    </w:rPr>
                    <w:t>Şantiye</w:t>
                  </w:r>
                  <w:proofErr w:type="spellEnd"/>
                  <w:r w:rsidRPr="00AF66D8">
                    <w:rPr>
                      <w:rFonts w:ascii="Times New Roman" w:eastAsiaTheme="minorHAnsi" w:hAnsi="Times New Roman"/>
                      <w:sz w:val="16"/>
                    </w:rPr>
                    <w:t xml:space="preserve"> </w:t>
                  </w:r>
                  <w:proofErr w:type="spellStart"/>
                  <w:r w:rsidRPr="00AF66D8">
                    <w:rPr>
                      <w:rFonts w:ascii="Times New Roman" w:eastAsiaTheme="minorHAnsi" w:hAnsi="Times New Roman"/>
                      <w:sz w:val="16"/>
                    </w:rPr>
                    <w:t>ekibi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3D66BA3C" w14:textId="029660DD" w:rsidR="007355DA" w:rsidRPr="00AF66D8" w:rsidRDefault="007355DA" w:rsidP="00FC5A72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75CAD2DE" w14:textId="08FEBE04" w:rsidR="00BE6284" w:rsidRPr="00AF66D8" w:rsidRDefault="00A043B4" w:rsidP="0036066B">
            <w:pPr>
              <w:pStyle w:val="cwBULLETEDLIS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F66D8">
              <w:rPr>
                <w:rFonts w:ascii="Times New Roman" w:hAnsi="Times New Roman"/>
              </w:rPr>
              <w:t xml:space="preserve">Bu </w:t>
            </w:r>
            <w:proofErr w:type="spellStart"/>
            <w:r w:rsidRPr="00AF66D8">
              <w:rPr>
                <w:rFonts w:ascii="Times New Roman" w:hAnsi="Times New Roman"/>
              </w:rPr>
              <w:t>proje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için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önerilen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organizasyon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şeması</w:t>
            </w:r>
            <w:proofErr w:type="spellEnd"/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AA2592" w:rsidRPr="00AF66D8" w14:paraId="759AFBB3" w14:textId="77777777" w:rsidTr="00AA2592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AC508D" w14:textId="2FCC613E" w:rsidR="00AA2592" w:rsidRPr="00AF66D8" w:rsidRDefault="00AA2592" w:rsidP="007355DA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3C973E65" w14:textId="7BC13878" w:rsidR="00BE6284" w:rsidRPr="00AF66D8" w:rsidRDefault="00BC2F1C" w:rsidP="0036066B">
            <w:pPr>
              <w:pStyle w:val="cwBULLETEDLIS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AF66D8">
              <w:rPr>
                <w:rFonts w:ascii="Times New Roman" w:hAnsi="Times New Roman"/>
              </w:rPr>
              <w:t>Proje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süresince</w:t>
            </w:r>
            <w:proofErr w:type="spellEnd"/>
            <w:r w:rsidRPr="00AF66D8">
              <w:rPr>
                <w:rFonts w:ascii="Times New Roman" w:hAnsi="Times New Roman"/>
              </w:rPr>
              <w:t xml:space="preserve"> firma </w:t>
            </w:r>
            <w:proofErr w:type="spellStart"/>
            <w:r w:rsidRPr="00AF66D8">
              <w:rPr>
                <w:rFonts w:ascii="Times New Roman" w:hAnsi="Times New Roman"/>
              </w:rPr>
              <w:t>yöneticilerin</w:t>
            </w:r>
            <w:r w:rsidR="00F031C4" w:rsidRPr="00AF66D8">
              <w:rPr>
                <w:rFonts w:ascii="Times New Roman" w:hAnsi="Times New Roman"/>
              </w:rPr>
              <w:t>in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katılım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düzeyi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ve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dahil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olan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yöneticilerin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kıdemi</w:t>
            </w:r>
            <w:proofErr w:type="spellEnd"/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BC2F1C" w:rsidRPr="00AF66D8" w14:paraId="0CDD9E17" w14:textId="77777777" w:rsidTr="00BC2F1C">
              <w:tc>
                <w:tcPr>
                  <w:tcW w:w="8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D160FA" w14:textId="77777777" w:rsidR="00BC2F1C" w:rsidRPr="00AF66D8" w:rsidRDefault="00BC2F1C" w:rsidP="00BC2F1C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  <w:p w14:paraId="350D5B04" w14:textId="77777777" w:rsidR="00BC2F1C" w:rsidRPr="00AF66D8" w:rsidRDefault="00BC2F1C" w:rsidP="00BC2F1C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  <w:p w14:paraId="169FD5E6" w14:textId="78822D36" w:rsidR="00BC2F1C" w:rsidRPr="00AF66D8" w:rsidRDefault="00BC2F1C" w:rsidP="00BC2F1C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65922EFE" w14:textId="031D17C5" w:rsidR="00BE6284" w:rsidRPr="00AF66D8" w:rsidRDefault="00BC2F1C" w:rsidP="0036066B">
            <w:pPr>
              <w:pStyle w:val="cwBULLETEDLIS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AF66D8">
              <w:rPr>
                <w:rFonts w:ascii="Times New Roman" w:hAnsi="Times New Roman"/>
              </w:rPr>
              <w:t>Ekibinizin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asıl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üyelerini</w:t>
            </w:r>
            <w:proofErr w:type="spellEnd"/>
            <w:r w:rsidRPr="00AF66D8">
              <w:rPr>
                <w:rFonts w:ascii="Times New Roman" w:hAnsi="Times New Roman"/>
              </w:rPr>
              <w:t xml:space="preserve">, </w:t>
            </w:r>
            <w:proofErr w:type="spellStart"/>
            <w:r w:rsidRPr="00AF66D8">
              <w:rPr>
                <w:rFonts w:ascii="Times New Roman" w:hAnsi="Times New Roman"/>
              </w:rPr>
              <w:t>rollerini</w:t>
            </w:r>
            <w:proofErr w:type="spellEnd"/>
            <w:r w:rsidRPr="00AF66D8">
              <w:rPr>
                <w:rFonts w:ascii="Times New Roman" w:hAnsi="Times New Roman"/>
              </w:rPr>
              <w:t xml:space="preserve">, </w:t>
            </w:r>
            <w:proofErr w:type="spellStart"/>
            <w:r w:rsidRPr="00AF66D8">
              <w:rPr>
                <w:rFonts w:ascii="Times New Roman" w:hAnsi="Times New Roman"/>
              </w:rPr>
              <w:t>özgeçmişleri</w:t>
            </w:r>
            <w:proofErr w:type="spellEnd"/>
            <w:r w:rsidRPr="00AF66D8">
              <w:rPr>
                <w:rFonts w:ascii="Times New Roman" w:hAnsi="Times New Roman"/>
              </w:rPr>
              <w:t xml:space="preserve"> de </w:t>
            </w:r>
            <w:proofErr w:type="spellStart"/>
            <w:r w:rsidRPr="00AF66D8">
              <w:rPr>
                <w:rFonts w:ascii="Times New Roman" w:hAnsi="Times New Roman"/>
              </w:rPr>
              <w:t>içeren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deneyimlerini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tanımlayın</w:t>
            </w:r>
            <w:proofErr w:type="spellEnd"/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745"/>
            </w:tblGrid>
            <w:tr w:rsidR="00BC2F1C" w:rsidRPr="00AF66D8" w14:paraId="6839F677" w14:textId="77777777" w:rsidTr="00B43A80">
              <w:tc>
                <w:tcPr>
                  <w:tcW w:w="8745" w:type="dxa"/>
                </w:tcPr>
                <w:p w14:paraId="753E0B07" w14:textId="0E2591A6" w:rsidR="00BC2F1C" w:rsidRPr="00AF66D8" w:rsidRDefault="00BC2F1C" w:rsidP="007355DA">
                  <w:pPr>
                    <w:pStyle w:val="cwBULLETEDLIST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14:paraId="11418CA6" w14:textId="105B0940" w:rsidR="007355DA" w:rsidRPr="00AF66D8" w:rsidRDefault="007355DA" w:rsidP="007355DA">
            <w:pPr>
              <w:pStyle w:val="cwBULLETEDLI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156944" w:rsidRPr="00AF66D8" w14:paraId="5EC21991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shd w:val="clear" w:color="auto" w:fill="0093B2" w:themeFill="accent1"/>
          </w:tcPr>
          <w:p w14:paraId="73F4151B" w14:textId="24C3F023" w:rsidR="00BE6284" w:rsidRPr="00AF66D8" w:rsidRDefault="00BE6284" w:rsidP="009B4320">
            <w:pPr>
              <w:pStyle w:val="cwBODY"/>
              <w:spacing w:before="400" w:after="100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9355" w:type="dxa"/>
            <w:shd w:val="clear" w:color="auto" w:fill="0093B2" w:themeFill="accent1"/>
          </w:tcPr>
          <w:p w14:paraId="75DA9CE6" w14:textId="558C8526" w:rsidR="00BE6284" w:rsidRPr="00AF66D8" w:rsidRDefault="00BC2F1C" w:rsidP="009B4320">
            <w:pPr>
              <w:pStyle w:val="cwHEADINGLEVEL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</w:rPr>
            </w:pPr>
            <w:r w:rsidRPr="00AF66D8">
              <w:rPr>
                <w:rFonts w:ascii="Times New Roman" w:hAnsi="Times New Roman"/>
                <w:b/>
                <w:color w:val="000000" w:themeColor="text1"/>
              </w:rPr>
              <w:t>FİRMANIN TECRÜBESİ VE YAPTIĞI İŞLER</w:t>
            </w:r>
          </w:p>
        </w:tc>
      </w:tr>
      <w:tr w:rsidR="00BE6284" w:rsidRPr="00AF66D8" w14:paraId="18F98274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575BACD0" w14:textId="77777777" w:rsidR="00BE6284" w:rsidRPr="00AF66D8" w:rsidRDefault="00BE6284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730178EF" w14:textId="0FB998E5" w:rsidR="00BE6284" w:rsidRPr="00AF66D8" w:rsidRDefault="00F031C4" w:rsidP="0036066B">
            <w:pPr>
              <w:pStyle w:val="cwBULLETED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proofErr w:type="spellStart"/>
            <w:r w:rsidRPr="00AF66D8">
              <w:rPr>
                <w:rFonts w:ascii="Times New Roman" w:hAnsi="Times New Roman"/>
              </w:rPr>
              <w:t>E</w:t>
            </w:r>
            <w:r w:rsidR="00BC2F1C" w:rsidRPr="00AF66D8">
              <w:rPr>
                <w:rFonts w:ascii="Times New Roman" w:hAnsi="Times New Roman"/>
              </w:rPr>
              <w:t>kibinizin</w:t>
            </w:r>
            <w:proofErr w:type="spellEnd"/>
            <w:r w:rsidR="00BC2F1C"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="00BC2F1C" w:rsidRPr="00AF66D8">
              <w:rPr>
                <w:rFonts w:ascii="Times New Roman" w:hAnsi="Times New Roman"/>
              </w:rPr>
              <w:t>daha</w:t>
            </w:r>
            <w:proofErr w:type="spellEnd"/>
            <w:r w:rsidR="00BC2F1C"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="00BC2F1C" w:rsidRPr="00AF66D8">
              <w:rPr>
                <w:rFonts w:ascii="Times New Roman" w:hAnsi="Times New Roman"/>
              </w:rPr>
              <w:t>önce</w:t>
            </w:r>
            <w:proofErr w:type="spellEnd"/>
            <w:r w:rsidR="00BC2F1C"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="00BC2F1C" w:rsidRPr="00AF66D8">
              <w:rPr>
                <w:rFonts w:ascii="Times New Roman" w:hAnsi="Times New Roman"/>
              </w:rPr>
              <w:t>nerede</w:t>
            </w:r>
            <w:proofErr w:type="spellEnd"/>
            <w:r w:rsidR="00BC2F1C"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="00BC2F1C" w:rsidRPr="00AF66D8">
              <w:rPr>
                <w:rFonts w:ascii="Times New Roman" w:hAnsi="Times New Roman"/>
              </w:rPr>
              <w:t>birlikte</w:t>
            </w:r>
            <w:proofErr w:type="spellEnd"/>
            <w:r w:rsidR="00BC2F1C"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="00BC2F1C" w:rsidRPr="00AF66D8">
              <w:rPr>
                <w:rFonts w:ascii="Times New Roman" w:hAnsi="Times New Roman"/>
              </w:rPr>
              <w:t>çalıştığını</w:t>
            </w:r>
            <w:proofErr w:type="spellEnd"/>
            <w:r w:rsidR="00BC2F1C"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belirtin</w:t>
            </w:r>
            <w:proofErr w:type="spellEnd"/>
            <w:r w:rsidR="00BC2F1C"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="00BC2F1C" w:rsidRPr="00AF66D8">
              <w:rPr>
                <w:rFonts w:ascii="Times New Roman" w:hAnsi="Times New Roman"/>
              </w:rPr>
              <w:t>ve</w:t>
            </w:r>
            <w:proofErr w:type="spellEnd"/>
            <w:r w:rsidR="00BC2F1C" w:rsidRPr="00AF66D8">
              <w:rPr>
                <w:rFonts w:ascii="Times New Roman" w:hAnsi="Times New Roman"/>
              </w:rPr>
              <w:t xml:space="preserve"> son </w:t>
            </w:r>
            <w:proofErr w:type="spellStart"/>
            <w:r w:rsidR="00BC2F1C" w:rsidRPr="00AF66D8">
              <w:rPr>
                <w:rFonts w:ascii="Times New Roman" w:hAnsi="Times New Roman"/>
              </w:rPr>
              <w:t>projelerin</w:t>
            </w:r>
            <w:proofErr w:type="spellEnd"/>
            <w:r w:rsidR="00BC2F1C"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="00BC2F1C" w:rsidRPr="00AF66D8">
              <w:rPr>
                <w:rFonts w:ascii="Times New Roman" w:hAnsi="Times New Roman"/>
              </w:rPr>
              <w:t>ayrıntılarını</w:t>
            </w:r>
            <w:proofErr w:type="spellEnd"/>
            <w:r w:rsidR="00BC2F1C"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="00BC2F1C" w:rsidRPr="00AF66D8">
              <w:rPr>
                <w:rFonts w:ascii="Times New Roman" w:hAnsi="Times New Roman"/>
              </w:rPr>
              <w:t>sağlayın</w:t>
            </w:r>
            <w:proofErr w:type="spellEnd"/>
          </w:p>
          <w:tbl>
            <w:tblPr>
              <w:tblStyle w:val="TableGrid"/>
              <w:tblW w:w="8779" w:type="dxa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25"/>
              <w:gridCol w:w="4854"/>
            </w:tblGrid>
            <w:tr w:rsidR="00B43A80" w:rsidRPr="00AF66D8" w14:paraId="570DB93C" w14:textId="77777777" w:rsidTr="00F57D27">
              <w:tc>
                <w:tcPr>
                  <w:tcW w:w="3925" w:type="dxa"/>
                </w:tcPr>
                <w:p w14:paraId="515E145A" w14:textId="3A87985E" w:rsidR="00B43A80" w:rsidRPr="00AF66D8" w:rsidRDefault="00B43A80" w:rsidP="0034593B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  <w:tc>
                <w:tcPr>
                  <w:tcW w:w="4854" w:type="dxa"/>
                </w:tcPr>
                <w:p w14:paraId="379E82D3" w14:textId="344E4A5D" w:rsidR="00B43A80" w:rsidRPr="00AF66D8" w:rsidRDefault="00B43A80" w:rsidP="00147F5F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79C7F8F8" w14:textId="19E22055" w:rsidR="00B43A80" w:rsidRPr="00AF66D8" w:rsidRDefault="00B43A80" w:rsidP="0036066B">
            <w:pPr>
              <w:pStyle w:val="cwBULLETED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F66D8">
              <w:rPr>
                <w:rFonts w:ascii="Times New Roman" w:hAnsi="Times New Roman"/>
              </w:rPr>
              <w:t xml:space="preserve">Son </w:t>
            </w:r>
            <w:r w:rsidR="00333159" w:rsidRPr="00AF66D8">
              <w:rPr>
                <w:rFonts w:ascii="Times New Roman" w:hAnsi="Times New Roman"/>
              </w:rPr>
              <w:t>3</w:t>
            </w:r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sene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içinde</w:t>
            </w:r>
            <w:proofErr w:type="spellEnd"/>
            <w:r w:rsidRPr="00AF66D8">
              <w:rPr>
                <w:rFonts w:ascii="Times New Roman" w:hAnsi="Times New Roman"/>
              </w:rPr>
              <w:t xml:space="preserve">, </w:t>
            </w:r>
            <w:proofErr w:type="spellStart"/>
            <w:r w:rsidRPr="00AF66D8">
              <w:rPr>
                <w:rFonts w:ascii="Times New Roman" w:hAnsi="Times New Roman"/>
              </w:rPr>
              <w:t>benzer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bir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projede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firmanın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ve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ekiplerin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nasıl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çalıştığı</w:t>
            </w:r>
            <w:proofErr w:type="spellEnd"/>
            <w:r w:rsidRPr="00AF66D8">
              <w:rPr>
                <w:rFonts w:ascii="Times New Roman" w:hAnsi="Times New Roman"/>
              </w:rPr>
              <w:t xml:space="preserve">, </w:t>
            </w:r>
            <w:proofErr w:type="spellStart"/>
            <w:r w:rsidRPr="00AF66D8">
              <w:rPr>
                <w:rFonts w:ascii="Times New Roman" w:hAnsi="Times New Roman"/>
              </w:rPr>
              <w:t>nasıl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işbirliği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yaptığı</w:t>
            </w:r>
            <w:proofErr w:type="spellEnd"/>
            <w:r w:rsidRPr="00AF66D8">
              <w:rPr>
                <w:rFonts w:ascii="Times New Roman" w:hAnsi="Times New Roman"/>
              </w:rPr>
              <w:t xml:space="preserve">, </w:t>
            </w:r>
            <w:proofErr w:type="spellStart"/>
            <w:r w:rsidRPr="00AF66D8">
              <w:rPr>
                <w:rFonts w:ascii="Times New Roman" w:hAnsi="Times New Roman"/>
              </w:rPr>
              <w:t>işin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hangi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yöntemler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ile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nasıl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yapıldığını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kısaca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örnekler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ile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açıklayın</w:t>
            </w:r>
            <w:proofErr w:type="spellEnd"/>
            <w:proofErr w:type="gramStart"/>
            <w:r w:rsidRPr="00AF66D8">
              <w:rPr>
                <w:rFonts w:ascii="Times New Roman" w:hAnsi="Times New Roman"/>
              </w:rPr>
              <w:t>..</w:t>
            </w:r>
            <w:proofErr w:type="gramEnd"/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601CAA" w:rsidRPr="00AF66D8" w14:paraId="1E4057CB" w14:textId="77777777" w:rsidTr="00B43A80">
              <w:tc>
                <w:tcPr>
                  <w:tcW w:w="87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73F42D" w14:textId="77777777" w:rsidR="00601CAA" w:rsidRPr="00AF66D8" w:rsidRDefault="00601CAA" w:rsidP="007C5ED8">
                  <w:pPr>
                    <w:spacing w:line="240" w:lineRule="auto"/>
                    <w:jc w:val="both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  <w:lang w:val="en-US" w:eastAsia="en-US"/>
                    </w:rPr>
                  </w:pPr>
                </w:p>
                <w:p w14:paraId="34A44D90" w14:textId="572083FA" w:rsidR="00B43A80" w:rsidRPr="00AF66D8" w:rsidRDefault="00B43A80" w:rsidP="007C5ED8">
                  <w:pPr>
                    <w:spacing w:line="240" w:lineRule="auto"/>
                    <w:jc w:val="both"/>
                    <w:rPr>
                      <w:rFonts w:ascii="Times New Roman" w:eastAsiaTheme="minorHAnsi" w:hAnsi="Times New Roman"/>
                      <w:color w:val="auto"/>
                      <w:sz w:val="16"/>
                      <w:szCs w:val="16"/>
                      <w:lang w:val="en-US" w:eastAsia="en-US"/>
                    </w:rPr>
                  </w:pPr>
                </w:p>
              </w:tc>
            </w:tr>
          </w:tbl>
          <w:p w14:paraId="7C102AC6" w14:textId="7B0AA590" w:rsidR="00D62408" w:rsidRPr="00AF66D8" w:rsidRDefault="00333159" w:rsidP="0036066B">
            <w:pPr>
              <w:pStyle w:val="cwBULLETED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F66D8">
              <w:rPr>
                <w:rFonts w:ascii="Times New Roman" w:hAnsi="Times New Roman"/>
              </w:rPr>
              <w:t xml:space="preserve">Son 3 </w:t>
            </w:r>
            <w:proofErr w:type="spellStart"/>
            <w:r w:rsidRPr="00AF66D8">
              <w:rPr>
                <w:rFonts w:ascii="Times New Roman" w:hAnsi="Times New Roman"/>
              </w:rPr>
              <w:t>sene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içinde</w:t>
            </w:r>
            <w:proofErr w:type="spellEnd"/>
            <w:r w:rsidRPr="00AF66D8">
              <w:rPr>
                <w:rFonts w:ascii="Times New Roman" w:hAnsi="Times New Roman"/>
              </w:rPr>
              <w:t xml:space="preserve">, </w:t>
            </w:r>
            <w:proofErr w:type="spellStart"/>
            <w:r w:rsidRPr="00AF66D8">
              <w:rPr>
                <w:rFonts w:ascii="Times New Roman" w:hAnsi="Times New Roman"/>
              </w:rPr>
              <w:t>benzer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büyüklük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ve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nitelikte</w:t>
            </w:r>
            <w:proofErr w:type="spellEnd"/>
            <w:r w:rsidRPr="00AF66D8">
              <w:rPr>
                <w:rFonts w:ascii="Times New Roman" w:hAnsi="Times New Roman"/>
              </w:rPr>
              <w:t xml:space="preserve">, </w:t>
            </w:r>
            <w:proofErr w:type="spellStart"/>
            <w:r w:rsidR="00B43A80" w:rsidRPr="00AF66D8">
              <w:rPr>
                <w:rFonts w:ascii="Times New Roman" w:hAnsi="Times New Roman"/>
              </w:rPr>
              <w:t>Teknokentler’de</w:t>
            </w:r>
            <w:proofErr w:type="spellEnd"/>
            <w:r w:rsidR="00B43A80"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="00B43A80" w:rsidRPr="00AF66D8">
              <w:rPr>
                <w:rFonts w:ascii="Times New Roman" w:hAnsi="Times New Roman"/>
              </w:rPr>
              <w:t>tamamladığınız</w:t>
            </w:r>
            <w:proofErr w:type="spellEnd"/>
            <w:r w:rsidR="00B43A80"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="00B43A80" w:rsidRPr="00AF66D8">
              <w:rPr>
                <w:rFonts w:ascii="Times New Roman" w:hAnsi="Times New Roman"/>
              </w:rPr>
              <w:t>projeler</w:t>
            </w:r>
            <w:proofErr w:type="spellEnd"/>
            <w:r w:rsidR="00B43A80"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="00B43A80" w:rsidRPr="00AF66D8">
              <w:rPr>
                <w:rFonts w:ascii="Times New Roman" w:hAnsi="Times New Roman"/>
              </w:rPr>
              <w:t>var</w:t>
            </w:r>
            <w:proofErr w:type="spellEnd"/>
            <w:r w:rsidR="00B43A80"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="00B43A80" w:rsidRPr="00AF66D8">
              <w:rPr>
                <w:rFonts w:ascii="Times New Roman" w:hAnsi="Times New Roman"/>
              </w:rPr>
              <w:t>ise</w:t>
            </w:r>
            <w:proofErr w:type="spellEnd"/>
            <w:r w:rsidR="00B43A80"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="00B43A80" w:rsidRPr="00AF66D8">
              <w:rPr>
                <w:rFonts w:ascii="Times New Roman" w:hAnsi="Times New Roman"/>
              </w:rPr>
              <w:t>belirtiniz</w:t>
            </w:r>
            <w:proofErr w:type="spellEnd"/>
            <w:proofErr w:type="gramStart"/>
            <w:r w:rsidR="00B43A80" w:rsidRPr="00AF66D8">
              <w:rPr>
                <w:rFonts w:ascii="Times New Roman" w:hAnsi="Times New Roman"/>
              </w:rPr>
              <w:t>.</w:t>
            </w:r>
            <w:r w:rsidR="00F23772" w:rsidRPr="00AF66D8">
              <w:rPr>
                <w:rFonts w:ascii="Times New Roman" w:hAnsi="Times New Roman"/>
              </w:rPr>
              <w:t>.</w:t>
            </w:r>
            <w:proofErr w:type="gramEnd"/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AA2592" w:rsidRPr="00AF66D8" w14:paraId="4481127B" w14:textId="77777777" w:rsidTr="00AA2592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DE75A" w14:textId="4445F827" w:rsidR="00AA2592" w:rsidRPr="00AF66D8" w:rsidRDefault="00AA2592" w:rsidP="00601512">
                  <w:pPr>
                    <w:pStyle w:val="cwBULLETEDLIST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41849442" w14:textId="77777777" w:rsidR="009641D0" w:rsidRPr="00B14418" w:rsidRDefault="009641D0" w:rsidP="00B14418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  <w:p w14:paraId="21176139" w14:textId="54384043" w:rsidR="00081C14" w:rsidRPr="00AF66D8" w:rsidRDefault="00081C14" w:rsidP="00A437DE">
            <w:pPr>
              <w:pStyle w:val="cwBULLETEDLI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156944" w:rsidRPr="00AF66D8" w14:paraId="1025ADF3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shd w:val="clear" w:color="auto" w:fill="0093B2" w:themeFill="accent1"/>
          </w:tcPr>
          <w:p w14:paraId="0B9A6645" w14:textId="3256272E" w:rsidR="00BE6284" w:rsidRPr="00AF66D8" w:rsidRDefault="00BE6284" w:rsidP="009B4320">
            <w:pPr>
              <w:pStyle w:val="cwBODY"/>
              <w:spacing w:before="400" w:after="100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9355" w:type="dxa"/>
            <w:shd w:val="clear" w:color="auto" w:fill="0093B2" w:themeFill="accent1"/>
          </w:tcPr>
          <w:p w14:paraId="3D520F67" w14:textId="019273EA" w:rsidR="00BE6284" w:rsidRPr="00AF66D8" w:rsidRDefault="00B43A80" w:rsidP="009B4320">
            <w:pPr>
              <w:pStyle w:val="cwHEADINGLEVEL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</w:rPr>
            </w:pPr>
            <w:r w:rsidRPr="00AF66D8">
              <w:rPr>
                <w:rFonts w:ascii="Times New Roman" w:hAnsi="Times New Roman"/>
                <w:b/>
                <w:color w:val="000000" w:themeColor="text1"/>
              </w:rPr>
              <w:t>TEKNİK KONULAR</w:t>
            </w:r>
          </w:p>
        </w:tc>
      </w:tr>
      <w:tr w:rsidR="00BE6284" w:rsidRPr="00AF66D8" w14:paraId="7A46AD30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108EFA5A" w14:textId="77777777" w:rsidR="00BE6284" w:rsidRPr="00AF66D8" w:rsidRDefault="00BE6284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6520DF1A" w14:textId="7DEC7CF5" w:rsidR="00BE6284" w:rsidRPr="00AF66D8" w:rsidRDefault="00503898" w:rsidP="0036066B">
            <w:pPr>
              <w:pStyle w:val="cwBULLETEDLIST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F66D8">
              <w:rPr>
                <w:rFonts w:ascii="Times New Roman" w:hAnsi="Times New Roman"/>
              </w:rPr>
              <w:t xml:space="preserve">Bu </w:t>
            </w:r>
            <w:proofErr w:type="spellStart"/>
            <w:r w:rsidRPr="00AF66D8">
              <w:rPr>
                <w:rFonts w:ascii="Times New Roman" w:hAnsi="Times New Roman"/>
              </w:rPr>
              <w:t>projeyi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düzgün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teslim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etmek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için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yeterli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ve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deneyimli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bir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="00945377" w:rsidRPr="00AF66D8">
              <w:rPr>
                <w:rFonts w:ascii="Times New Roman" w:hAnsi="Times New Roman"/>
              </w:rPr>
              <w:t>tasarım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ekibine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sahip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olduğunuzu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ve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nasıl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bir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koordinasyon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sağlayacağınızı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anlatınız</w:t>
            </w:r>
            <w:proofErr w:type="spellEnd"/>
            <w:r w:rsidRPr="00AF66D8">
              <w:rPr>
                <w:rFonts w:ascii="Times New Roman" w:hAnsi="Times New Roman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3D6A2C" w:rsidRPr="00AF66D8" w14:paraId="6084936B" w14:textId="77777777" w:rsidTr="003D6A2C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442D23" w14:textId="5E0AC17B" w:rsidR="00331F6E" w:rsidRPr="00AF66D8" w:rsidRDefault="00331F6E" w:rsidP="00331F6E">
                  <w:pPr>
                    <w:pStyle w:val="cwBULLETEDLIST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69248FFC" w14:textId="788F3B0E" w:rsidR="00BE6284" w:rsidRPr="00AF66D8" w:rsidRDefault="00503898" w:rsidP="0036066B">
            <w:pPr>
              <w:pStyle w:val="cwBULLETEDLIST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F66D8">
              <w:rPr>
                <w:rFonts w:ascii="Times New Roman" w:hAnsi="Times New Roman"/>
              </w:rPr>
              <w:t xml:space="preserve">Bu </w:t>
            </w:r>
            <w:proofErr w:type="spellStart"/>
            <w:r w:rsidRPr="00AF66D8">
              <w:rPr>
                <w:rFonts w:ascii="Times New Roman" w:hAnsi="Times New Roman"/>
              </w:rPr>
              <w:t>projeyi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gerçekleştirmek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için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gereken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bütçe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ve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programı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karşılayacak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çözümleri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sağlamak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için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İşvren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ile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nasıl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çalışacağınızı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anlatınız</w:t>
            </w:r>
            <w:proofErr w:type="spellEnd"/>
            <w:r w:rsidRPr="00AF66D8">
              <w:rPr>
                <w:rFonts w:ascii="Times New Roman" w:hAnsi="Times New Roman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3D6A2C" w:rsidRPr="00AF66D8" w14:paraId="7B36C3E1" w14:textId="77777777" w:rsidTr="003D6A2C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E47A5A" w14:textId="32B2EDBD" w:rsidR="00331F6E" w:rsidRPr="00AF66D8" w:rsidRDefault="00331F6E" w:rsidP="00503898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391BCAFA" w14:textId="77777777" w:rsidR="003D6A2C" w:rsidRPr="00AF66D8" w:rsidRDefault="003D6A2C" w:rsidP="003D6A2C">
            <w:pPr>
              <w:pStyle w:val="cwBULLETEDLIST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BE6284" w:rsidRPr="00AF66D8" w14:paraId="337B3D05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016D2C6D" w14:textId="77777777" w:rsidR="00BE6284" w:rsidRPr="00AF66D8" w:rsidRDefault="00BE6284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4F5964C2" w14:textId="32CC087B" w:rsidR="0021049C" w:rsidRPr="00AF66D8" w:rsidRDefault="0021049C" w:rsidP="001051B4">
            <w:pPr>
              <w:pStyle w:val="cwBULLETEDLI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tr w:rsidR="00156944" w:rsidRPr="00AF66D8" w14:paraId="5EF0AF4F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shd w:val="clear" w:color="auto" w:fill="0093B2" w:themeFill="accent1"/>
          </w:tcPr>
          <w:p w14:paraId="56B3BA6F" w14:textId="6F06D748" w:rsidR="00BE6284" w:rsidRPr="00AF66D8" w:rsidRDefault="00BE6284" w:rsidP="009B4320">
            <w:pPr>
              <w:pStyle w:val="cwBODY"/>
              <w:spacing w:before="400" w:after="100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9355" w:type="dxa"/>
            <w:shd w:val="clear" w:color="auto" w:fill="0093B2" w:themeFill="accent1"/>
          </w:tcPr>
          <w:p w14:paraId="48041043" w14:textId="351FE475" w:rsidR="00BE6284" w:rsidRPr="00AF66D8" w:rsidRDefault="00811C7A" w:rsidP="009B4320">
            <w:pPr>
              <w:pStyle w:val="cwHEADINGLEVEL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</w:rPr>
            </w:pPr>
            <w:r w:rsidRPr="00AF66D8">
              <w:rPr>
                <w:rFonts w:ascii="Times New Roman" w:hAnsi="Times New Roman"/>
                <w:b/>
                <w:color w:val="000000" w:themeColor="text1"/>
              </w:rPr>
              <w:t>PROJEYE KATMA DEĞER SAĞLANMASI</w:t>
            </w:r>
          </w:p>
        </w:tc>
      </w:tr>
      <w:tr w:rsidR="00BE6284" w:rsidRPr="00AF66D8" w14:paraId="393F3B45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528242CA" w14:textId="77777777" w:rsidR="00BE6284" w:rsidRPr="00AF66D8" w:rsidRDefault="00BE6284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55F5BB7B" w14:textId="77777777" w:rsidR="00EE7C8A" w:rsidRPr="00AF66D8" w:rsidRDefault="00EE7C8A" w:rsidP="00EE7C8A">
            <w:pPr>
              <w:pStyle w:val="ListParagraph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</w:p>
          <w:p w14:paraId="43E85306" w14:textId="0ACF4DCF" w:rsidR="00A75FF4" w:rsidRPr="00AF66D8" w:rsidRDefault="00811C7A" w:rsidP="0036066B">
            <w:pPr>
              <w:pStyle w:val="ListParagraph"/>
              <w:numPr>
                <w:ilvl w:val="0"/>
                <w:numId w:val="2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  <w:proofErr w:type="spellStart"/>
            <w:r w:rsidRPr="00AF66D8">
              <w:rPr>
                <w:rFonts w:ascii="Times New Roman" w:hAnsi="Times New Roman"/>
                <w:color w:val="auto"/>
              </w:rPr>
              <w:t>Şirketinizin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projeye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nasıl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değer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katabileceğini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açıklayın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ve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benzer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nitelikteki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önceki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projelere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nasıl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ve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nerede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katma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değer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sağladığınıza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dair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örnekler</w:t>
            </w:r>
            <w:proofErr w:type="spellEnd"/>
            <w:r w:rsidRPr="00AF66D8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  <w:color w:val="auto"/>
              </w:rPr>
              <w:t>verin</w:t>
            </w:r>
            <w:proofErr w:type="spellEnd"/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8779"/>
            </w:tblGrid>
            <w:tr w:rsidR="00D05947" w:rsidRPr="00AF66D8" w14:paraId="72C9CB77" w14:textId="77777777" w:rsidTr="00D05947">
              <w:tc>
                <w:tcPr>
                  <w:tcW w:w="91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776EA" w14:textId="4DE8B39F" w:rsidR="00D05947" w:rsidRPr="00AF66D8" w:rsidRDefault="00D05947" w:rsidP="00D05947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112E5352" w14:textId="346CE288" w:rsidR="00D05947" w:rsidRPr="00AF66D8" w:rsidRDefault="00D05947" w:rsidP="00D05947">
            <w:pPr>
              <w:pStyle w:val="ListParagraph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auto"/>
              </w:rPr>
            </w:pPr>
          </w:p>
        </w:tc>
      </w:tr>
      <w:tr w:rsidR="00156944" w:rsidRPr="00AF66D8" w14:paraId="514E3F2D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shd w:val="clear" w:color="auto" w:fill="0093B2" w:themeFill="accent1"/>
          </w:tcPr>
          <w:p w14:paraId="49D18EAC" w14:textId="6C195483" w:rsidR="00BE6284" w:rsidRPr="00AF66D8" w:rsidRDefault="00BE6284" w:rsidP="009B4320">
            <w:pPr>
              <w:pStyle w:val="cwBODY"/>
              <w:spacing w:before="400" w:after="100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9355" w:type="dxa"/>
            <w:shd w:val="clear" w:color="auto" w:fill="0093B2" w:themeFill="accent1"/>
          </w:tcPr>
          <w:p w14:paraId="075B36B4" w14:textId="3FFF95B0" w:rsidR="00BE6284" w:rsidRPr="00AF66D8" w:rsidRDefault="00811C7A" w:rsidP="009B4320">
            <w:pPr>
              <w:pStyle w:val="cwHEADINGLEVEL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000000" w:themeColor="text1"/>
              </w:rPr>
            </w:pPr>
            <w:r w:rsidRPr="00AF66D8">
              <w:rPr>
                <w:rFonts w:ascii="Times New Roman" w:hAnsi="Times New Roman"/>
                <w:b/>
                <w:color w:val="000000" w:themeColor="text1"/>
              </w:rPr>
              <w:t>REFERANSLAR</w:t>
            </w:r>
          </w:p>
        </w:tc>
      </w:tr>
      <w:tr w:rsidR="00BE6284" w:rsidRPr="00AF66D8" w14:paraId="31AB424E" w14:textId="77777777" w:rsidTr="001569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14:paraId="41DA8C7F" w14:textId="77777777" w:rsidR="00BE6284" w:rsidRPr="00AF66D8" w:rsidRDefault="00BE6284" w:rsidP="009B4320">
            <w:pPr>
              <w:pStyle w:val="cwBODY"/>
              <w:rPr>
                <w:rFonts w:ascii="Times New Roman" w:hAnsi="Times New Roman"/>
              </w:rPr>
            </w:pPr>
          </w:p>
        </w:tc>
        <w:tc>
          <w:tcPr>
            <w:tcW w:w="9355" w:type="dxa"/>
          </w:tcPr>
          <w:p w14:paraId="0B714407" w14:textId="686D605E" w:rsidR="00BE6284" w:rsidRPr="00AF66D8" w:rsidRDefault="00BE6284" w:rsidP="00A75FF4">
            <w:pPr>
              <w:pStyle w:val="cwBULLETEDLIST"/>
              <w:ind w:left="216" w:hanging="21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  <w:p w14:paraId="3D679A8D" w14:textId="3FDD4CB1" w:rsidR="00A75FF4" w:rsidRPr="00AF66D8" w:rsidRDefault="00811C7A" w:rsidP="0036066B">
            <w:pPr>
              <w:pStyle w:val="cwBULLETEDLIST"/>
              <w:numPr>
                <w:ilvl w:val="0"/>
                <w:numId w:val="2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AF66D8">
              <w:rPr>
                <w:rFonts w:ascii="Times New Roman" w:hAnsi="Times New Roman"/>
              </w:rPr>
              <w:t xml:space="preserve">Son 3 </w:t>
            </w:r>
            <w:proofErr w:type="spellStart"/>
            <w:r w:rsidRPr="00AF66D8">
              <w:rPr>
                <w:rFonts w:ascii="Times New Roman" w:hAnsi="Times New Roman"/>
              </w:rPr>
              <w:t>sene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içinde</w:t>
            </w:r>
            <w:proofErr w:type="spellEnd"/>
            <w:r w:rsidRPr="00AF66D8">
              <w:rPr>
                <w:rFonts w:ascii="Times New Roman" w:hAnsi="Times New Roman"/>
              </w:rPr>
              <w:t xml:space="preserve">, </w:t>
            </w:r>
            <w:proofErr w:type="spellStart"/>
            <w:r w:rsidRPr="00AF66D8">
              <w:rPr>
                <w:rFonts w:ascii="Times New Roman" w:hAnsi="Times New Roman"/>
              </w:rPr>
              <w:t>bu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projeye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benzer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nitelikte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tamamladığınız</w:t>
            </w:r>
            <w:proofErr w:type="spellEnd"/>
            <w:r w:rsidRPr="00AF66D8">
              <w:rPr>
                <w:rFonts w:ascii="Times New Roman" w:hAnsi="Times New Roman"/>
              </w:rPr>
              <w:t xml:space="preserve"> en </w:t>
            </w:r>
            <w:proofErr w:type="spellStart"/>
            <w:r w:rsidRPr="00AF66D8">
              <w:rPr>
                <w:rFonts w:ascii="Times New Roman" w:hAnsi="Times New Roman"/>
              </w:rPr>
              <w:t>az</w:t>
            </w:r>
            <w:proofErr w:type="spellEnd"/>
            <w:r w:rsidRPr="00AF66D8">
              <w:rPr>
                <w:rFonts w:ascii="Times New Roman" w:hAnsi="Times New Roman"/>
              </w:rPr>
              <w:t xml:space="preserve"> 5 </w:t>
            </w:r>
            <w:proofErr w:type="spellStart"/>
            <w:r w:rsidRPr="00AF66D8">
              <w:rPr>
                <w:rFonts w:ascii="Times New Roman" w:hAnsi="Times New Roman"/>
              </w:rPr>
              <w:t>projeyi</w:t>
            </w:r>
            <w:proofErr w:type="spellEnd"/>
            <w:r w:rsidRPr="00AF66D8">
              <w:rPr>
                <w:rFonts w:ascii="Times New Roman" w:hAnsi="Times New Roman"/>
              </w:rPr>
              <w:t xml:space="preserve">, </w:t>
            </w:r>
            <w:proofErr w:type="spellStart"/>
            <w:r w:rsidRPr="00AF66D8">
              <w:rPr>
                <w:rFonts w:ascii="Times New Roman" w:hAnsi="Times New Roman"/>
              </w:rPr>
              <w:t>ve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İşveen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ile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ilgili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referans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yönetici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ve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iletişim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bilgilerini</w:t>
            </w:r>
            <w:proofErr w:type="spellEnd"/>
            <w:r w:rsidRPr="00AF66D8">
              <w:rPr>
                <w:rFonts w:ascii="Times New Roman" w:hAnsi="Times New Roman"/>
              </w:rPr>
              <w:t xml:space="preserve"> </w:t>
            </w:r>
            <w:proofErr w:type="spellStart"/>
            <w:r w:rsidRPr="00AF66D8">
              <w:rPr>
                <w:rFonts w:ascii="Times New Roman" w:hAnsi="Times New Roman"/>
              </w:rPr>
              <w:t>yazınız</w:t>
            </w:r>
            <w:proofErr w:type="spellEnd"/>
            <w:r w:rsidRPr="00AF66D8">
              <w:rPr>
                <w:rFonts w:ascii="Times New Roman" w:hAnsi="Times New Roman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5484"/>
              <w:gridCol w:w="3261"/>
            </w:tblGrid>
            <w:tr w:rsidR="00811C7A" w:rsidRPr="00AF66D8" w14:paraId="441CD1C3" w14:textId="77777777" w:rsidTr="00E6760A">
              <w:tc>
                <w:tcPr>
                  <w:tcW w:w="54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C60FFC" w14:textId="12ADB32A" w:rsidR="00811C7A" w:rsidRPr="00AF66D8" w:rsidRDefault="00811C7A" w:rsidP="00EC3FD0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  <w:tc>
                <w:tcPr>
                  <w:tcW w:w="32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0013F" w14:textId="223CD46A" w:rsidR="00811C7A" w:rsidRPr="00AF66D8" w:rsidRDefault="00811C7A" w:rsidP="006A3E24">
                  <w:pPr>
                    <w:pStyle w:val="cwBULLETEDLIST"/>
                    <w:rPr>
                      <w:rFonts w:ascii="Times New Roman" w:eastAsiaTheme="minorHAnsi" w:hAnsi="Times New Roman"/>
                      <w:sz w:val="16"/>
                    </w:rPr>
                  </w:pPr>
                </w:p>
              </w:tc>
            </w:tr>
          </w:tbl>
          <w:p w14:paraId="784CB43B" w14:textId="134B676F" w:rsidR="00D05947" w:rsidRPr="00AF66D8" w:rsidRDefault="00D05947" w:rsidP="00D05947">
            <w:pPr>
              <w:pStyle w:val="cwBULLETEDLI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</w:tr>
      <w:bookmarkEnd w:id="1"/>
    </w:tbl>
    <w:p w14:paraId="06D2B7CA" w14:textId="77777777" w:rsidR="00AA6003" w:rsidRPr="00AF66D8" w:rsidRDefault="00AA6003">
      <w:pPr>
        <w:spacing w:line="240" w:lineRule="auto"/>
        <w:rPr>
          <w:rFonts w:ascii="Times New Roman" w:hAnsi="Times New Roman"/>
          <w:color w:val="auto"/>
          <w:spacing w:val="-4"/>
          <w:szCs w:val="20"/>
        </w:rPr>
      </w:pPr>
    </w:p>
    <w:sectPr w:rsidR="00AA6003" w:rsidRPr="00AF66D8" w:rsidSect="001D3F5F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2072" w:right="850" w:bottom="1134" w:left="850" w:header="794" w:footer="59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12288" w14:textId="77777777" w:rsidR="00D541FA" w:rsidRDefault="00D541FA">
      <w:r>
        <w:separator/>
      </w:r>
    </w:p>
    <w:p w14:paraId="1566B53E" w14:textId="77777777" w:rsidR="00D541FA" w:rsidRDefault="00D541FA"/>
  </w:endnote>
  <w:endnote w:type="continuationSeparator" w:id="0">
    <w:p w14:paraId="64089D64" w14:textId="77777777" w:rsidR="00D541FA" w:rsidRDefault="00D541FA">
      <w:r>
        <w:continuationSeparator/>
      </w:r>
    </w:p>
    <w:p w14:paraId="398AF832" w14:textId="77777777" w:rsidR="00D541FA" w:rsidRDefault="00D541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ill Sans">
    <w:altName w:val="Arial"/>
    <w:charset w:val="00"/>
    <w:family w:val="swiss"/>
    <w:pitch w:val="variable"/>
    <w:sig w:usb0="00000001" w:usb1="00000000" w:usb2="00000000" w:usb3="00000000" w:csb0="00000013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Interstate 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ill Sans for CW">
    <w:altName w:val="Segoe UI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9923"/>
    </w:tblGrid>
    <w:tr w:rsidR="009B4320" w14:paraId="26C1F25C" w14:textId="77777777" w:rsidTr="00313977">
      <w:trPr>
        <w:trHeight w:val="454"/>
      </w:trPr>
      <w:tc>
        <w:tcPr>
          <w:tcW w:w="139" w:type="pct"/>
          <w:vAlign w:val="bottom"/>
        </w:tcPr>
        <w:p w14:paraId="32231475" w14:textId="59269F76" w:rsidR="009B4320" w:rsidRPr="008F2BAB" w:rsidRDefault="009B4320" w:rsidP="0058566F">
          <w:pPr>
            <w:pStyle w:val="DocumentName"/>
          </w:pPr>
        </w:p>
      </w:tc>
      <w:tc>
        <w:tcPr>
          <w:tcW w:w="4861" w:type="pct"/>
          <w:vAlign w:val="bottom"/>
        </w:tcPr>
        <w:p w14:paraId="06D4A4C6" w14:textId="72135EAC" w:rsidR="009B4320" w:rsidRPr="001D3F5F" w:rsidRDefault="001D3F5F" w:rsidP="001D3F5F">
          <w:pPr>
            <w:pStyle w:val="PageNumber"/>
            <w:jc w:val="center"/>
            <w:rPr>
              <w:rFonts w:ascii="Calibri" w:hAnsi="Calibri" w:cs="Calibri"/>
            </w:rPr>
          </w:pPr>
          <w:r w:rsidRPr="001D3F5F">
            <w:rPr>
              <w:rFonts w:ascii="Calibri" w:hAnsi="Calibri" w:cs="Calibri"/>
              <w:sz w:val="20"/>
              <w:szCs w:val="32"/>
            </w:rPr>
            <w:fldChar w:fldCharType="begin"/>
          </w:r>
          <w:r w:rsidRPr="001D3F5F">
            <w:rPr>
              <w:rFonts w:ascii="Calibri" w:hAnsi="Calibri" w:cs="Calibri"/>
              <w:sz w:val="20"/>
              <w:szCs w:val="32"/>
            </w:rPr>
            <w:instrText xml:space="preserve"> PAGE  \* Arabic </w:instrText>
          </w:r>
          <w:r w:rsidRPr="001D3F5F">
            <w:rPr>
              <w:rFonts w:ascii="Calibri" w:hAnsi="Calibri" w:cs="Calibri"/>
              <w:sz w:val="20"/>
              <w:szCs w:val="32"/>
            </w:rPr>
            <w:fldChar w:fldCharType="separate"/>
          </w:r>
          <w:r w:rsidR="00B14418">
            <w:rPr>
              <w:rFonts w:ascii="Calibri" w:hAnsi="Calibri" w:cs="Calibri"/>
              <w:noProof/>
              <w:sz w:val="20"/>
              <w:szCs w:val="32"/>
            </w:rPr>
            <w:t>2</w:t>
          </w:r>
          <w:r w:rsidRPr="001D3F5F">
            <w:rPr>
              <w:rFonts w:ascii="Calibri" w:hAnsi="Calibri" w:cs="Calibri"/>
              <w:sz w:val="20"/>
              <w:szCs w:val="32"/>
            </w:rPr>
            <w:fldChar w:fldCharType="end"/>
          </w:r>
        </w:p>
      </w:tc>
    </w:tr>
  </w:tbl>
  <w:p w14:paraId="797B7043" w14:textId="77777777" w:rsidR="009B4320" w:rsidRDefault="009B432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9923"/>
    </w:tblGrid>
    <w:tr w:rsidR="001D3F5F" w14:paraId="43164941" w14:textId="77777777" w:rsidTr="00A1033C">
      <w:trPr>
        <w:trHeight w:val="454"/>
      </w:trPr>
      <w:tc>
        <w:tcPr>
          <w:tcW w:w="139" w:type="pct"/>
          <w:vAlign w:val="bottom"/>
        </w:tcPr>
        <w:p w14:paraId="7BB2C794" w14:textId="77777777" w:rsidR="001D3F5F" w:rsidRPr="008F2BAB" w:rsidRDefault="001D3F5F" w:rsidP="001D3F5F">
          <w:pPr>
            <w:pStyle w:val="DocumentName"/>
          </w:pPr>
        </w:p>
      </w:tc>
      <w:tc>
        <w:tcPr>
          <w:tcW w:w="4861" w:type="pct"/>
          <w:vAlign w:val="bottom"/>
        </w:tcPr>
        <w:p w14:paraId="149F6C9C" w14:textId="08AEB16F" w:rsidR="001D3F5F" w:rsidRPr="001D3F5F" w:rsidRDefault="001D3F5F" w:rsidP="001D3F5F">
          <w:pPr>
            <w:pStyle w:val="PageNumber"/>
            <w:jc w:val="center"/>
            <w:rPr>
              <w:rFonts w:ascii="Calibri" w:hAnsi="Calibri" w:cs="Calibri"/>
            </w:rPr>
          </w:pPr>
          <w:r w:rsidRPr="001D3F5F">
            <w:rPr>
              <w:rFonts w:ascii="Calibri" w:hAnsi="Calibri" w:cs="Calibri"/>
              <w:sz w:val="20"/>
              <w:szCs w:val="32"/>
            </w:rPr>
            <w:fldChar w:fldCharType="begin"/>
          </w:r>
          <w:r w:rsidRPr="001D3F5F">
            <w:rPr>
              <w:rFonts w:ascii="Calibri" w:hAnsi="Calibri" w:cs="Calibri"/>
              <w:sz w:val="20"/>
              <w:szCs w:val="32"/>
            </w:rPr>
            <w:instrText xml:space="preserve"> PAGE  \* Arabic </w:instrText>
          </w:r>
          <w:r w:rsidRPr="001D3F5F">
            <w:rPr>
              <w:rFonts w:ascii="Calibri" w:hAnsi="Calibri" w:cs="Calibri"/>
              <w:sz w:val="20"/>
              <w:szCs w:val="32"/>
            </w:rPr>
            <w:fldChar w:fldCharType="separate"/>
          </w:r>
          <w:r w:rsidR="00B14418">
            <w:rPr>
              <w:rFonts w:ascii="Calibri" w:hAnsi="Calibri" w:cs="Calibri"/>
              <w:noProof/>
              <w:sz w:val="20"/>
              <w:szCs w:val="32"/>
            </w:rPr>
            <w:t>3</w:t>
          </w:r>
          <w:r w:rsidRPr="001D3F5F">
            <w:rPr>
              <w:rFonts w:ascii="Calibri" w:hAnsi="Calibri" w:cs="Calibri"/>
              <w:sz w:val="20"/>
              <w:szCs w:val="32"/>
            </w:rPr>
            <w:fldChar w:fldCharType="end"/>
          </w:r>
        </w:p>
      </w:tc>
    </w:tr>
  </w:tbl>
  <w:p w14:paraId="76207998" w14:textId="77777777" w:rsidR="001D3F5F" w:rsidRDefault="001D3F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3C033" w14:textId="77777777" w:rsidR="00D541FA" w:rsidRDefault="00D541FA">
      <w:r>
        <w:separator/>
      </w:r>
    </w:p>
    <w:p w14:paraId="0A413F6B" w14:textId="77777777" w:rsidR="00D541FA" w:rsidRDefault="00D541FA"/>
  </w:footnote>
  <w:footnote w:type="continuationSeparator" w:id="0">
    <w:p w14:paraId="7415B525" w14:textId="77777777" w:rsidR="00D541FA" w:rsidRDefault="00D541FA">
      <w:r>
        <w:continuationSeparator/>
      </w:r>
    </w:p>
    <w:p w14:paraId="7FD34645" w14:textId="77777777" w:rsidR="00D541FA" w:rsidRDefault="00D541F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90DDF" w14:textId="012A066F" w:rsidR="001D3F5F" w:rsidRDefault="009B4320" w:rsidP="001D3F5F">
    <w:r>
      <w:tab/>
    </w:r>
  </w:p>
  <w:p w14:paraId="19684E56" w14:textId="7D862ABB" w:rsidR="009B4320" w:rsidRPr="009B1224" w:rsidRDefault="009B4320" w:rsidP="00FA062F">
    <w:pPr>
      <w:pStyle w:val="Header"/>
      <w:tabs>
        <w:tab w:val="clear" w:pos="4513"/>
        <w:tab w:val="clear" w:pos="9026"/>
        <w:tab w:val="left" w:pos="1352"/>
        <w:tab w:val="left" w:pos="2550"/>
        <w:tab w:val="right" w:pos="10207"/>
      </w:tabs>
      <w:rPr>
        <w:sz w:val="22"/>
        <w:szCs w:val="22"/>
      </w:rPr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F4C23" w14:textId="77777777" w:rsidR="009B4320" w:rsidRDefault="009B4320" w:rsidP="009B1224">
    <w:pPr>
      <w:jc w:val="right"/>
    </w:pPr>
  </w:p>
  <w:p w14:paraId="47D8C710" w14:textId="253784F6" w:rsidR="009B4320" w:rsidRDefault="009B4320"/>
  <w:p w14:paraId="62597D50" w14:textId="77777777" w:rsidR="009B4320" w:rsidRDefault="009B432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60936"/>
    <w:multiLevelType w:val="multilevel"/>
    <w:tmpl w:val="2188D62E"/>
    <w:styleLink w:val="TableBullets"/>
    <w:lvl w:ilvl="0">
      <w:start w:val="1"/>
      <w:numFmt w:val="bullet"/>
      <w:pStyle w:val="Table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000000" w:themeColor="text1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>
    <w:nsid w:val="03A16B00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085D01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65B7AF5"/>
    <w:multiLevelType w:val="hybridMultilevel"/>
    <w:tmpl w:val="8E6EA700"/>
    <w:lvl w:ilvl="0" w:tplc="86F28CD6">
      <w:numFmt w:val="bullet"/>
      <w:lvlText w:val="-"/>
      <w:lvlJc w:val="left"/>
      <w:pPr>
        <w:ind w:left="720" w:hanging="360"/>
      </w:pPr>
      <w:rPr>
        <w:rFonts w:ascii="Gill Sans" w:eastAsiaTheme="minorHAnsi" w:hAnsi="Gill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031243"/>
    <w:multiLevelType w:val="multilevel"/>
    <w:tmpl w:val="E0B88306"/>
    <w:styleLink w:val="BulletsIndent2"/>
    <w:lvl w:ilvl="0">
      <w:start w:val="1"/>
      <w:numFmt w:val="bullet"/>
      <w:lvlText w:val=""/>
      <w:lvlJc w:val="left"/>
      <w:pPr>
        <w:tabs>
          <w:tab w:val="num" w:pos="680"/>
        </w:tabs>
        <w:ind w:left="680" w:hanging="113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"/>
      <w:lvlJc w:val="left"/>
      <w:pPr>
        <w:tabs>
          <w:tab w:val="num" w:pos="794"/>
        </w:tabs>
        <w:ind w:left="794" w:hanging="114"/>
      </w:pPr>
      <w:rPr>
        <w:rFonts w:ascii="Symbol" w:hAnsi="Symbol" w:hint="default"/>
        <w:color w:val="000000" w:themeColor="text1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>
    <w:nsid w:val="0966493A"/>
    <w:multiLevelType w:val="multilevel"/>
    <w:tmpl w:val="E4D0C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E145792"/>
    <w:multiLevelType w:val="hybridMultilevel"/>
    <w:tmpl w:val="9AF8B3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E042EC"/>
    <w:multiLevelType w:val="multilevel"/>
    <w:tmpl w:val="2188D62E"/>
    <w:numStyleLink w:val="TableBullets"/>
  </w:abstractNum>
  <w:abstractNum w:abstractNumId="8">
    <w:nsid w:val="1DFB5C7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E294671"/>
    <w:multiLevelType w:val="multilevel"/>
    <w:tmpl w:val="F3C69972"/>
    <w:styleLink w:val="Bullets"/>
    <w:lvl w:ilvl="0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"/>
      <w:lvlJc w:val="left"/>
      <w:pPr>
        <w:tabs>
          <w:tab w:val="num" w:pos="227"/>
        </w:tabs>
        <w:ind w:left="227" w:hanging="114"/>
      </w:pPr>
      <w:rPr>
        <w:rFonts w:ascii="Symbol" w:hAnsi="Symbol" w:hint="default"/>
        <w:color w:val="000000" w:themeColor="text1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>
    <w:nsid w:val="1EBE0520"/>
    <w:multiLevelType w:val="hybridMultilevel"/>
    <w:tmpl w:val="26B662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F47CE"/>
    <w:multiLevelType w:val="multilevel"/>
    <w:tmpl w:val="6A862250"/>
    <w:styleLink w:val="Numbers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abstractNum w:abstractNumId="12">
    <w:nsid w:val="23291638"/>
    <w:multiLevelType w:val="multilevel"/>
    <w:tmpl w:val="5C3A765A"/>
    <w:styleLink w:val="Sources"/>
    <w:lvl w:ilvl="0">
      <w:start w:val="1"/>
      <w:numFmt w:val="none"/>
      <w:pStyle w:val="Source"/>
      <w:suff w:val="space"/>
      <w:lvlText w:val="Source: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>
    <w:nsid w:val="251543C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93638F"/>
    <w:multiLevelType w:val="hybridMultilevel"/>
    <w:tmpl w:val="8640A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162BED"/>
    <w:multiLevelType w:val="hybridMultilevel"/>
    <w:tmpl w:val="FD9A8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BE2B24"/>
    <w:multiLevelType w:val="hybridMultilevel"/>
    <w:tmpl w:val="7720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231E90"/>
    <w:multiLevelType w:val="multilevel"/>
    <w:tmpl w:val="9BF81B8A"/>
    <w:styleLink w:val="Figures"/>
    <w:lvl w:ilvl="0">
      <w:start w:val="1"/>
      <w:numFmt w:val="decimal"/>
      <w:pStyle w:val="FigureCaption"/>
      <w:lvlText w:val="Figure 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>
    <w:nsid w:val="346A0F17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7272369"/>
    <w:multiLevelType w:val="hybridMultilevel"/>
    <w:tmpl w:val="FCA04FAE"/>
    <w:lvl w:ilvl="0" w:tplc="B3CC3E2C">
      <w:start w:val="1"/>
      <w:numFmt w:val="decimal"/>
      <w:lvlText w:val="%1"/>
      <w:lvlJc w:val="left"/>
      <w:pPr>
        <w:ind w:left="37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2E6F35"/>
    <w:multiLevelType w:val="hybridMultilevel"/>
    <w:tmpl w:val="3304A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E67F6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0AC491C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25A350C"/>
    <w:multiLevelType w:val="hybridMultilevel"/>
    <w:tmpl w:val="812CE132"/>
    <w:lvl w:ilvl="0" w:tplc="548014E2">
      <w:start w:val="1"/>
      <w:numFmt w:val="bullet"/>
      <w:pStyle w:val="ListBullet2"/>
      <w:lvlText w:val="–"/>
      <w:lvlJc w:val="left"/>
      <w:pPr>
        <w:ind w:left="833" w:hanging="360"/>
      </w:pPr>
      <w:rPr>
        <w:rFonts w:ascii="Arial" w:hAnsi="Arial" w:hint="default"/>
        <w:color w:val="54585A" w:themeColor="accent2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4">
    <w:nsid w:val="49446890"/>
    <w:multiLevelType w:val="singleLevel"/>
    <w:tmpl w:val="8B34F00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54585A" w:themeColor="accent2"/>
      </w:rPr>
    </w:lvl>
  </w:abstractNum>
  <w:abstractNum w:abstractNumId="25">
    <w:nsid w:val="4E3634D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0336C74"/>
    <w:multiLevelType w:val="multilevel"/>
    <w:tmpl w:val="B89E0678"/>
    <w:styleLink w:val="BulletsIndent4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113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247"/>
        </w:tabs>
        <w:ind w:left="1247" w:hanging="113"/>
      </w:pPr>
      <w:rPr>
        <w:rFonts w:ascii="Symbol" w:hAnsi="Symbol" w:hint="default"/>
        <w:color w:val="000000" w:themeColor="text1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7">
    <w:nsid w:val="510D138F"/>
    <w:multiLevelType w:val="multilevel"/>
    <w:tmpl w:val="DC8C62DC"/>
    <w:styleLink w:val="BulletsIndent3"/>
    <w:lvl w:ilvl="0">
      <w:start w:val="1"/>
      <w:numFmt w:val="bullet"/>
      <w:lvlText w:val=""/>
      <w:lvlJc w:val="left"/>
      <w:pPr>
        <w:tabs>
          <w:tab w:val="num" w:pos="907"/>
        </w:tabs>
        <w:ind w:left="907" w:hanging="113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021"/>
        </w:tabs>
        <w:ind w:left="1021" w:hanging="114"/>
      </w:pPr>
      <w:rPr>
        <w:rFonts w:ascii="Symbol" w:hAnsi="Symbol" w:hint="default"/>
        <w:color w:val="000000" w:themeColor="text1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8">
    <w:nsid w:val="55F96DD2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ADE32EE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A09163D"/>
    <w:multiLevelType w:val="hybridMultilevel"/>
    <w:tmpl w:val="8E6E8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701E5D"/>
    <w:multiLevelType w:val="multilevel"/>
    <w:tmpl w:val="DE027A90"/>
    <w:styleLink w:val="BulletsIndent5"/>
    <w:lvl w:ilvl="0">
      <w:start w:val="1"/>
      <w:numFmt w:val="bullet"/>
      <w:lvlText w:val=""/>
      <w:lvlJc w:val="left"/>
      <w:pPr>
        <w:tabs>
          <w:tab w:val="num" w:pos="1361"/>
        </w:tabs>
        <w:ind w:left="1361" w:hanging="11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74"/>
        </w:tabs>
        <w:ind w:left="1474" w:hanging="113"/>
      </w:pPr>
      <w:rPr>
        <w:rFonts w:ascii="Symbol" w:hAnsi="Symbol" w:hint="default"/>
        <w:color w:val="000000" w:themeColor="text1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2">
    <w:nsid w:val="6F031005"/>
    <w:multiLevelType w:val="multilevel"/>
    <w:tmpl w:val="6A862250"/>
    <w:numStyleLink w:val="Numbers"/>
  </w:abstractNum>
  <w:abstractNum w:abstractNumId="33">
    <w:nsid w:val="6FCE0EE6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0222566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4773D3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BF245C8"/>
    <w:multiLevelType w:val="hybridMultilevel"/>
    <w:tmpl w:val="7EC0FE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7"/>
  </w:num>
  <w:num w:numId="4">
    <w:abstractNumId w:val="26"/>
  </w:num>
  <w:num w:numId="5">
    <w:abstractNumId w:val="31"/>
  </w:num>
  <w:num w:numId="6">
    <w:abstractNumId w:val="24"/>
  </w:num>
  <w:num w:numId="7">
    <w:abstractNumId w:val="11"/>
  </w:num>
  <w:num w:numId="8">
    <w:abstractNumId w:val="32"/>
  </w:num>
  <w:num w:numId="9">
    <w:abstractNumId w:val="12"/>
  </w:num>
  <w:num w:numId="10">
    <w:abstractNumId w:val="12"/>
  </w:num>
  <w:num w:numId="11">
    <w:abstractNumId w:val="17"/>
  </w:num>
  <w:num w:numId="12">
    <w:abstractNumId w:val="0"/>
  </w:num>
  <w:num w:numId="13">
    <w:abstractNumId w:val="7"/>
  </w:num>
  <w:num w:numId="14">
    <w:abstractNumId w:val="23"/>
  </w:num>
  <w:num w:numId="15">
    <w:abstractNumId w:val="19"/>
  </w:num>
  <w:num w:numId="16">
    <w:abstractNumId w:val="10"/>
  </w:num>
  <w:num w:numId="17">
    <w:abstractNumId w:val="13"/>
  </w:num>
  <w:num w:numId="18">
    <w:abstractNumId w:val="8"/>
  </w:num>
  <w:num w:numId="19">
    <w:abstractNumId w:val="25"/>
  </w:num>
  <w:num w:numId="20">
    <w:abstractNumId w:val="35"/>
  </w:num>
  <w:num w:numId="21">
    <w:abstractNumId w:val="21"/>
  </w:num>
  <w:num w:numId="22">
    <w:abstractNumId w:val="34"/>
  </w:num>
  <w:num w:numId="23">
    <w:abstractNumId w:val="18"/>
  </w:num>
  <w:num w:numId="24">
    <w:abstractNumId w:val="29"/>
  </w:num>
  <w:num w:numId="25">
    <w:abstractNumId w:val="2"/>
  </w:num>
  <w:num w:numId="26">
    <w:abstractNumId w:val="33"/>
  </w:num>
  <w:num w:numId="27">
    <w:abstractNumId w:val="1"/>
  </w:num>
  <w:num w:numId="28">
    <w:abstractNumId w:val="22"/>
  </w:num>
  <w:num w:numId="29">
    <w:abstractNumId w:val="28"/>
  </w:num>
  <w:num w:numId="30">
    <w:abstractNumId w:val="3"/>
  </w:num>
  <w:num w:numId="31">
    <w:abstractNumId w:val="5"/>
  </w:num>
  <w:num w:numId="32">
    <w:abstractNumId w:val="14"/>
  </w:num>
  <w:num w:numId="33">
    <w:abstractNumId w:val="15"/>
  </w:num>
  <w:num w:numId="34">
    <w:abstractNumId w:val="16"/>
  </w:num>
  <w:num w:numId="35">
    <w:abstractNumId w:val="36"/>
  </w:num>
  <w:num w:numId="36">
    <w:abstractNumId w:val="30"/>
  </w:num>
  <w:num w:numId="37">
    <w:abstractNumId w:val="20"/>
  </w:num>
  <w:num w:numId="38">
    <w:abstractNumId w:val="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lour" w:val="DTZ"/>
    <w:docVar w:name="Division" w:val="DTZ"/>
    <w:docVar w:name="Image" w:val="Generic"/>
    <w:docVar w:name="Logo" w:val="DTZ"/>
    <w:docVar w:name="Swish" w:val="DTZ"/>
    <w:docVar w:name="Website" w:val="www.dtz.com"/>
  </w:docVars>
  <w:rsids>
    <w:rsidRoot w:val="0014080B"/>
    <w:rsid w:val="00001772"/>
    <w:rsid w:val="00002E6D"/>
    <w:rsid w:val="0000515A"/>
    <w:rsid w:val="00010562"/>
    <w:rsid w:val="00011D41"/>
    <w:rsid w:val="00012CBF"/>
    <w:rsid w:val="0001335A"/>
    <w:rsid w:val="00015A0D"/>
    <w:rsid w:val="000174C3"/>
    <w:rsid w:val="00020964"/>
    <w:rsid w:val="0002141A"/>
    <w:rsid w:val="00021EB0"/>
    <w:rsid w:val="00023467"/>
    <w:rsid w:val="000237E5"/>
    <w:rsid w:val="00025C3E"/>
    <w:rsid w:val="00025FD6"/>
    <w:rsid w:val="00027C40"/>
    <w:rsid w:val="00027C65"/>
    <w:rsid w:val="00033216"/>
    <w:rsid w:val="00033533"/>
    <w:rsid w:val="00033DDF"/>
    <w:rsid w:val="00034027"/>
    <w:rsid w:val="00034D97"/>
    <w:rsid w:val="000352F4"/>
    <w:rsid w:val="00035A23"/>
    <w:rsid w:val="0003736B"/>
    <w:rsid w:val="0003797B"/>
    <w:rsid w:val="000414C0"/>
    <w:rsid w:val="00043C81"/>
    <w:rsid w:val="0004501C"/>
    <w:rsid w:val="000454C5"/>
    <w:rsid w:val="00050723"/>
    <w:rsid w:val="00052B83"/>
    <w:rsid w:val="000536CC"/>
    <w:rsid w:val="00054093"/>
    <w:rsid w:val="00055DA4"/>
    <w:rsid w:val="000602DE"/>
    <w:rsid w:val="000611B2"/>
    <w:rsid w:val="00064E4A"/>
    <w:rsid w:val="00065B90"/>
    <w:rsid w:val="00066365"/>
    <w:rsid w:val="00067075"/>
    <w:rsid w:val="00067303"/>
    <w:rsid w:val="000718A4"/>
    <w:rsid w:val="00075516"/>
    <w:rsid w:val="00076416"/>
    <w:rsid w:val="0007733D"/>
    <w:rsid w:val="0007765B"/>
    <w:rsid w:val="0007797D"/>
    <w:rsid w:val="00081C14"/>
    <w:rsid w:val="000833D8"/>
    <w:rsid w:val="00083DE3"/>
    <w:rsid w:val="00084264"/>
    <w:rsid w:val="000907E8"/>
    <w:rsid w:val="0009173A"/>
    <w:rsid w:val="00091E90"/>
    <w:rsid w:val="0009218E"/>
    <w:rsid w:val="00092788"/>
    <w:rsid w:val="0009453E"/>
    <w:rsid w:val="00094B86"/>
    <w:rsid w:val="0009608A"/>
    <w:rsid w:val="000971A3"/>
    <w:rsid w:val="000973D9"/>
    <w:rsid w:val="00097488"/>
    <w:rsid w:val="000A2FBD"/>
    <w:rsid w:val="000A4C98"/>
    <w:rsid w:val="000A59B7"/>
    <w:rsid w:val="000A7DAC"/>
    <w:rsid w:val="000B03DB"/>
    <w:rsid w:val="000B0982"/>
    <w:rsid w:val="000B207A"/>
    <w:rsid w:val="000B2499"/>
    <w:rsid w:val="000B29C2"/>
    <w:rsid w:val="000B5A20"/>
    <w:rsid w:val="000B670B"/>
    <w:rsid w:val="000B792E"/>
    <w:rsid w:val="000C20D0"/>
    <w:rsid w:val="000C34FF"/>
    <w:rsid w:val="000C450D"/>
    <w:rsid w:val="000C4BFD"/>
    <w:rsid w:val="000C5C14"/>
    <w:rsid w:val="000C6765"/>
    <w:rsid w:val="000C70D6"/>
    <w:rsid w:val="000D16DD"/>
    <w:rsid w:val="000D424F"/>
    <w:rsid w:val="000D4F06"/>
    <w:rsid w:val="000D5FAF"/>
    <w:rsid w:val="000D6CC7"/>
    <w:rsid w:val="000D6F28"/>
    <w:rsid w:val="000D7497"/>
    <w:rsid w:val="000E0AC6"/>
    <w:rsid w:val="000E11C5"/>
    <w:rsid w:val="000E172B"/>
    <w:rsid w:val="000E376F"/>
    <w:rsid w:val="000E3DD7"/>
    <w:rsid w:val="000E55FC"/>
    <w:rsid w:val="000E5B15"/>
    <w:rsid w:val="000E6341"/>
    <w:rsid w:val="000F2CDE"/>
    <w:rsid w:val="001006D5"/>
    <w:rsid w:val="00102004"/>
    <w:rsid w:val="00102A7C"/>
    <w:rsid w:val="0010461D"/>
    <w:rsid w:val="00104E34"/>
    <w:rsid w:val="001051B4"/>
    <w:rsid w:val="001051D3"/>
    <w:rsid w:val="00106D6B"/>
    <w:rsid w:val="001075D9"/>
    <w:rsid w:val="00111B98"/>
    <w:rsid w:val="00113A87"/>
    <w:rsid w:val="00114455"/>
    <w:rsid w:val="00115FAD"/>
    <w:rsid w:val="001162F2"/>
    <w:rsid w:val="00117EE2"/>
    <w:rsid w:val="001200B9"/>
    <w:rsid w:val="00120818"/>
    <w:rsid w:val="00120FC6"/>
    <w:rsid w:val="001214A7"/>
    <w:rsid w:val="0012509A"/>
    <w:rsid w:val="001258A2"/>
    <w:rsid w:val="00125C87"/>
    <w:rsid w:val="00127E86"/>
    <w:rsid w:val="00130CC1"/>
    <w:rsid w:val="001317B0"/>
    <w:rsid w:val="0013201F"/>
    <w:rsid w:val="001329B9"/>
    <w:rsid w:val="00134366"/>
    <w:rsid w:val="00134FD8"/>
    <w:rsid w:val="00136A6E"/>
    <w:rsid w:val="0014080B"/>
    <w:rsid w:val="00140877"/>
    <w:rsid w:val="001434BE"/>
    <w:rsid w:val="00143C5E"/>
    <w:rsid w:val="00146E8D"/>
    <w:rsid w:val="00147E01"/>
    <w:rsid w:val="00147F5F"/>
    <w:rsid w:val="0015188F"/>
    <w:rsid w:val="00151FB3"/>
    <w:rsid w:val="00152667"/>
    <w:rsid w:val="001529D6"/>
    <w:rsid w:val="001542D2"/>
    <w:rsid w:val="0015628F"/>
    <w:rsid w:val="00156944"/>
    <w:rsid w:val="001574EE"/>
    <w:rsid w:val="00157704"/>
    <w:rsid w:val="001602A5"/>
    <w:rsid w:val="0016233E"/>
    <w:rsid w:val="00167B33"/>
    <w:rsid w:val="001723E8"/>
    <w:rsid w:val="001741FA"/>
    <w:rsid w:val="001760D7"/>
    <w:rsid w:val="00181D71"/>
    <w:rsid w:val="00182FE8"/>
    <w:rsid w:val="001850AE"/>
    <w:rsid w:val="00185B5E"/>
    <w:rsid w:val="00187E30"/>
    <w:rsid w:val="001900E2"/>
    <w:rsid w:val="00191651"/>
    <w:rsid w:val="00191657"/>
    <w:rsid w:val="001917DB"/>
    <w:rsid w:val="00195137"/>
    <w:rsid w:val="00196A9F"/>
    <w:rsid w:val="001A04F8"/>
    <w:rsid w:val="001A117C"/>
    <w:rsid w:val="001A158B"/>
    <w:rsid w:val="001A1B49"/>
    <w:rsid w:val="001A22C0"/>
    <w:rsid w:val="001A4CAD"/>
    <w:rsid w:val="001B4014"/>
    <w:rsid w:val="001B6C92"/>
    <w:rsid w:val="001B7439"/>
    <w:rsid w:val="001C19E8"/>
    <w:rsid w:val="001C277D"/>
    <w:rsid w:val="001C37E5"/>
    <w:rsid w:val="001C3833"/>
    <w:rsid w:val="001C466A"/>
    <w:rsid w:val="001C6FCF"/>
    <w:rsid w:val="001D0571"/>
    <w:rsid w:val="001D3F5F"/>
    <w:rsid w:val="001D45F9"/>
    <w:rsid w:val="001D5467"/>
    <w:rsid w:val="001D5783"/>
    <w:rsid w:val="001D61D8"/>
    <w:rsid w:val="001D6D53"/>
    <w:rsid w:val="001E277B"/>
    <w:rsid w:val="001E3C30"/>
    <w:rsid w:val="001E4193"/>
    <w:rsid w:val="001E5642"/>
    <w:rsid w:val="001E6013"/>
    <w:rsid w:val="001E7C88"/>
    <w:rsid w:val="001F1600"/>
    <w:rsid w:val="001F44E6"/>
    <w:rsid w:val="001F6CF3"/>
    <w:rsid w:val="001F6FC1"/>
    <w:rsid w:val="0020016A"/>
    <w:rsid w:val="00203984"/>
    <w:rsid w:val="002047CF"/>
    <w:rsid w:val="00204F15"/>
    <w:rsid w:val="00205F21"/>
    <w:rsid w:val="002070B1"/>
    <w:rsid w:val="00207673"/>
    <w:rsid w:val="002076A1"/>
    <w:rsid w:val="0021049C"/>
    <w:rsid w:val="00214C0E"/>
    <w:rsid w:val="002170AA"/>
    <w:rsid w:val="00217BE4"/>
    <w:rsid w:val="002207CF"/>
    <w:rsid w:val="00225D45"/>
    <w:rsid w:val="002266DD"/>
    <w:rsid w:val="00226F55"/>
    <w:rsid w:val="002320B3"/>
    <w:rsid w:val="00235DA1"/>
    <w:rsid w:val="002368ED"/>
    <w:rsid w:val="00237D9F"/>
    <w:rsid w:val="0024345D"/>
    <w:rsid w:val="00243DED"/>
    <w:rsid w:val="00245759"/>
    <w:rsid w:val="002475F4"/>
    <w:rsid w:val="00261C85"/>
    <w:rsid w:val="00262655"/>
    <w:rsid w:val="0026354B"/>
    <w:rsid w:val="002653E6"/>
    <w:rsid w:val="00265802"/>
    <w:rsid w:val="00266A34"/>
    <w:rsid w:val="00267826"/>
    <w:rsid w:val="00267A67"/>
    <w:rsid w:val="002707F2"/>
    <w:rsid w:val="002709C8"/>
    <w:rsid w:val="002727A8"/>
    <w:rsid w:val="00274506"/>
    <w:rsid w:val="00277084"/>
    <w:rsid w:val="002773CB"/>
    <w:rsid w:val="002806E7"/>
    <w:rsid w:val="002833B0"/>
    <w:rsid w:val="00283485"/>
    <w:rsid w:val="00283B0F"/>
    <w:rsid w:val="002847E2"/>
    <w:rsid w:val="00285421"/>
    <w:rsid w:val="00286AF8"/>
    <w:rsid w:val="0028720D"/>
    <w:rsid w:val="002909C1"/>
    <w:rsid w:val="002930A0"/>
    <w:rsid w:val="00295FAC"/>
    <w:rsid w:val="00297122"/>
    <w:rsid w:val="00297D75"/>
    <w:rsid w:val="002A113B"/>
    <w:rsid w:val="002A47B6"/>
    <w:rsid w:val="002A4DC8"/>
    <w:rsid w:val="002A7B70"/>
    <w:rsid w:val="002B008C"/>
    <w:rsid w:val="002B3E47"/>
    <w:rsid w:val="002B5C82"/>
    <w:rsid w:val="002B676B"/>
    <w:rsid w:val="002B68B0"/>
    <w:rsid w:val="002B7D94"/>
    <w:rsid w:val="002C2CBE"/>
    <w:rsid w:val="002C2E21"/>
    <w:rsid w:val="002C6C26"/>
    <w:rsid w:val="002D18C3"/>
    <w:rsid w:val="002D3D57"/>
    <w:rsid w:val="002D5B80"/>
    <w:rsid w:val="002D5FEF"/>
    <w:rsid w:val="002D7A50"/>
    <w:rsid w:val="002E0D59"/>
    <w:rsid w:val="002E0DD8"/>
    <w:rsid w:val="002E1D20"/>
    <w:rsid w:val="002E2769"/>
    <w:rsid w:val="002E40DB"/>
    <w:rsid w:val="002E4138"/>
    <w:rsid w:val="002E47FE"/>
    <w:rsid w:val="002E5EEA"/>
    <w:rsid w:val="002F35AE"/>
    <w:rsid w:val="002F4565"/>
    <w:rsid w:val="002F57EB"/>
    <w:rsid w:val="002F5A03"/>
    <w:rsid w:val="002F69F7"/>
    <w:rsid w:val="00300446"/>
    <w:rsid w:val="00302503"/>
    <w:rsid w:val="00303093"/>
    <w:rsid w:val="00305681"/>
    <w:rsid w:val="00307CEF"/>
    <w:rsid w:val="00307E4D"/>
    <w:rsid w:val="003128D8"/>
    <w:rsid w:val="00313977"/>
    <w:rsid w:val="003156B2"/>
    <w:rsid w:val="00316DB2"/>
    <w:rsid w:val="003178AD"/>
    <w:rsid w:val="003204EF"/>
    <w:rsid w:val="0032462F"/>
    <w:rsid w:val="00324998"/>
    <w:rsid w:val="00325801"/>
    <w:rsid w:val="003268E2"/>
    <w:rsid w:val="0033157B"/>
    <w:rsid w:val="00331867"/>
    <w:rsid w:val="00331F6E"/>
    <w:rsid w:val="00333159"/>
    <w:rsid w:val="003413C0"/>
    <w:rsid w:val="0034267A"/>
    <w:rsid w:val="00342919"/>
    <w:rsid w:val="00342ECF"/>
    <w:rsid w:val="0034593B"/>
    <w:rsid w:val="00347634"/>
    <w:rsid w:val="00350FF9"/>
    <w:rsid w:val="00353B92"/>
    <w:rsid w:val="003540BA"/>
    <w:rsid w:val="0035440E"/>
    <w:rsid w:val="0035523F"/>
    <w:rsid w:val="003571EF"/>
    <w:rsid w:val="00357DB4"/>
    <w:rsid w:val="0036066B"/>
    <w:rsid w:val="00362C3C"/>
    <w:rsid w:val="0036319C"/>
    <w:rsid w:val="003649F9"/>
    <w:rsid w:val="0036531B"/>
    <w:rsid w:val="00367D29"/>
    <w:rsid w:val="003707E8"/>
    <w:rsid w:val="00370CD6"/>
    <w:rsid w:val="00372294"/>
    <w:rsid w:val="00373419"/>
    <w:rsid w:val="00373570"/>
    <w:rsid w:val="0037448E"/>
    <w:rsid w:val="0037489F"/>
    <w:rsid w:val="00377099"/>
    <w:rsid w:val="00377398"/>
    <w:rsid w:val="00377BC1"/>
    <w:rsid w:val="00382423"/>
    <w:rsid w:val="00382518"/>
    <w:rsid w:val="00385EE9"/>
    <w:rsid w:val="00386016"/>
    <w:rsid w:val="00391496"/>
    <w:rsid w:val="00391D3D"/>
    <w:rsid w:val="00393D29"/>
    <w:rsid w:val="0039519A"/>
    <w:rsid w:val="00397661"/>
    <w:rsid w:val="0039790E"/>
    <w:rsid w:val="00397970"/>
    <w:rsid w:val="003A0853"/>
    <w:rsid w:val="003A0B73"/>
    <w:rsid w:val="003A1046"/>
    <w:rsid w:val="003A1A12"/>
    <w:rsid w:val="003A31EC"/>
    <w:rsid w:val="003A3875"/>
    <w:rsid w:val="003A59E2"/>
    <w:rsid w:val="003A770C"/>
    <w:rsid w:val="003A7CFB"/>
    <w:rsid w:val="003B025D"/>
    <w:rsid w:val="003B0A35"/>
    <w:rsid w:val="003B0A92"/>
    <w:rsid w:val="003B0D94"/>
    <w:rsid w:val="003B0F17"/>
    <w:rsid w:val="003B1F60"/>
    <w:rsid w:val="003B4D38"/>
    <w:rsid w:val="003B5CE3"/>
    <w:rsid w:val="003B67EA"/>
    <w:rsid w:val="003B68EE"/>
    <w:rsid w:val="003C19B1"/>
    <w:rsid w:val="003C3D2D"/>
    <w:rsid w:val="003C4A5A"/>
    <w:rsid w:val="003D0C30"/>
    <w:rsid w:val="003D1177"/>
    <w:rsid w:val="003D1F7F"/>
    <w:rsid w:val="003D25CA"/>
    <w:rsid w:val="003D3EB5"/>
    <w:rsid w:val="003D4D35"/>
    <w:rsid w:val="003D55A8"/>
    <w:rsid w:val="003D5D57"/>
    <w:rsid w:val="003D5DDD"/>
    <w:rsid w:val="003D6A2C"/>
    <w:rsid w:val="003D6E30"/>
    <w:rsid w:val="003D7C07"/>
    <w:rsid w:val="003E0D72"/>
    <w:rsid w:val="003E15D4"/>
    <w:rsid w:val="003E5366"/>
    <w:rsid w:val="003E7F49"/>
    <w:rsid w:val="003F14CB"/>
    <w:rsid w:val="003F29DA"/>
    <w:rsid w:val="003F32AC"/>
    <w:rsid w:val="003F567D"/>
    <w:rsid w:val="003F6450"/>
    <w:rsid w:val="003F664C"/>
    <w:rsid w:val="004038A7"/>
    <w:rsid w:val="00406083"/>
    <w:rsid w:val="00406DD9"/>
    <w:rsid w:val="00407D9C"/>
    <w:rsid w:val="004104DA"/>
    <w:rsid w:val="00411FA9"/>
    <w:rsid w:val="0041249F"/>
    <w:rsid w:val="00412C36"/>
    <w:rsid w:val="00413006"/>
    <w:rsid w:val="00413058"/>
    <w:rsid w:val="004133EB"/>
    <w:rsid w:val="004154D8"/>
    <w:rsid w:val="00416D45"/>
    <w:rsid w:val="0042086C"/>
    <w:rsid w:val="0042138C"/>
    <w:rsid w:val="00421E91"/>
    <w:rsid w:val="00424D99"/>
    <w:rsid w:val="004255A1"/>
    <w:rsid w:val="00426E3A"/>
    <w:rsid w:val="00427C53"/>
    <w:rsid w:val="00430472"/>
    <w:rsid w:val="00430D41"/>
    <w:rsid w:val="004336D5"/>
    <w:rsid w:val="0043422A"/>
    <w:rsid w:val="004342B0"/>
    <w:rsid w:val="0043530E"/>
    <w:rsid w:val="00440397"/>
    <w:rsid w:val="00442B28"/>
    <w:rsid w:val="0044514F"/>
    <w:rsid w:val="00445BC8"/>
    <w:rsid w:val="004472B6"/>
    <w:rsid w:val="004509D9"/>
    <w:rsid w:val="00451A68"/>
    <w:rsid w:val="00451BB8"/>
    <w:rsid w:val="00453B7B"/>
    <w:rsid w:val="00454DBD"/>
    <w:rsid w:val="004554AE"/>
    <w:rsid w:val="00456772"/>
    <w:rsid w:val="004569AF"/>
    <w:rsid w:val="004575B5"/>
    <w:rsid w:val="00462863"/>
    <w:rsid w:val="00466645"/>
    <w:rsid w:val="00467AA6"/>
    <w:rsid w:val="00467EC1"/>
    <w:rsid w:val="0047462A"/>
    <w:rsid w:val="004746D3"/>
    <w:rsid w:val="004750A9"/>
    <w:rsid w:val="0047596D"/>
    <w:rsid w:val="00475D66"/>
    <w:rsid w:val="00477E4C"/>
    <w:rsid w:val="00481068"/>
    <w:rsid w:val="004815EA"/>
    <w:rsid w:val="00482877"/>
    <w:rsid w:val="00482B73"/>
    <w:rsid w:val="00484398"/>
    <w:rsid w:val="004843F2"/>
    <w:rsid w:val="00484514"/>
    <w:rsid w:val="00485007"/>
    <w:rsid w:val="00490B21"/>
    <w:rsid w:val="00490C27"/>
    <w:rsid w:val="00490F64"/>
    <w:rsid w:val="0049133E"/>
    <w:rsid w:val="00491AE5"/>
    <w:rsid w:val="0049349D"/>
    <w:rsid w:val="0049387B"/>
    <w:rsid w:val="004949B1"/>
    <w:rsid w:val="004A0A3F"/>
    <w:rsid w:val="004A105B"/>
    <w:rsid w:val="004A1098"/>
    <w:rsid w:val="004A503C"/>
    <w:rsid w:val="004A59CD"/>
    <w:rsid w:val="004A6527"/>
    <w:rsid w:val="004B0BDB"/>
    <w:rsid w:val="004B54B1"/>
    <w:rsid w:val="004B64AB"/>
    <w:rsid w:val="004B6729"/>
    <w:rsid w:val="004B6EE3"/>
    <w:rsid w:val="004C1273"/>
    <w:rsid w:val="004C3475"/>
    <w:rsid w:val="004C487D"/>
    <w:rsid w:val="004C4942"/>
    <w:rsid w:val="004C4EDE"/>
    <w:rsid w:val="004C5E35"/>
    <w:rsid w:val="004C7BB7"/>
    <w:rsid w:val="004C7CBE"/>
    <w:rsid w:val="004D0848"/>
    <w:rsid w:val="004D22E8"/>
    <w:rsid w:val="004D25DD"/>
    <w:rsid w:val="004D3C57"/>
    <w:rsid w:val="004D5C6D"/>
    <w:rsid w:val="004D6B41"/>
    <w:rsid w:val="004D6C1E"/>
    <w:rsid w:val="004D6D22"/>
    <w:rsid w:val="004E0563"/>
    <w:rsid w:val="004E1863"/>
    <w:rsid w:val="004E21AE"/>
    <w:rsid w:val="004E273E"/>
    <w:rsid w:val="004E2C96"/>
    <w:rsid w:val="004E4319"/>
    <w:rsid w:val="004E4393"/>
    <w:rsid w:val="004E5A01"/>
    <w:rsid w:val="004E7A2B"/>
    <w:rsid w:val="004E7DC8"/>
    <w:rsid w:val="004F1C59"/>
    <w:rsid w:val="004F1E9D"/>
    <w:rsid w:val="004F4F7A"/>
    <w:rsid w:val="004F647C"/>
    <w:rsid w:val="004F7154"/>
    <w:rsid w:val="004F7E6A"/>
    <w:rsid w:val="00502486"/>
    <w:rsid w:val="00503898"/>
    <w:rsid w:val="00504207"/>
    <w:rsid w:val="005058F0"/>
    <w:rsid w:val="00506581"/>
    <w:rsid w:val="005127FE"/>
    <w:rsid w:val="00512928"/>
    <w:rsid w:val="00513E5D"/>
    <w:rsid w:val="00514392"/>
    <w:rsid w:val="005229DB"/>
    <w:rsid w:val="0052303B"/>
    <w:rsid w:val="0052546B"/>
    <w:rsid w:val="00525FAD"/>
    <w:rsid w:val="00526DA6"/>
    <w:rsid w:val="00530FC3"/>
    <w:rsid w:val="005324B5"/>
    <w:rsid w:val="00532BEA"/>
    <w:rsid w:val="00534866"/>
    <w:rsid w:val="00534E2D"/>
    <w:rsid w:val="005369B8"/>
    <w:rsid w:val="005374B8"/>
    <w:rsid w:val="00541250"/>
    <w:rsid w:val="00541DF1"/>
    <w:rsid w:val="00542483"/>
    <w:rsid w:val="00542F71"/>
    <w:rsid w:val="005439A8"/>
    <w:rsid w:val="00544139"/>
    <w:rsid w:val="0054519F"/>
    <w:rsid w:val="005458A8"/>
    <w:rsid w:val="00547715"/>
    <w:rsid w:val="00554780"/>
    <w:rsid w:val="00555365"/>
    <w:rsid w:val="00556B8C"/>
    <w:rsid w:val="00557886"/>
    <w:rsid w:val="005663DD"/>
    <w:rsid w:val="00566C56"/>
    <w:rsid w:val="005706EA"/>
    <w:rsid w:val="005708C6"/>
    <w:rsid w:val="00570C14"/>
    <w:rsid w:val="00571599"/>
    <w:rsid w:val="005738AB"/>
    <w:rsid w:val="00573C37"/>
    <w:rsid w:val="00581977"/>
    <w:rsid w:val="005837CC"/>
    <w:rsid w:val="005844F2"/>
    <w:rsid w:val="0058566F"/>
    <w:rsid w:val="005869DE"/>
    <w:rsid w:val="00592129"/>
    <w:rsid w:val="00592995"/>
    <w:rsid w:val="00593101"/>
    <w:rsid w:val="00596580"/>
    <w:rsid w:val="00597F6B"/>
    <w:rsid w:val="00597F89"/>
    <w:rsid w:val="005A0558"/>
    <w:rsid w:val="005A08C8"/>
    <w:rsid w:val="005A1F9F"/>
    <w:rsid w:val="005A2E07"/>
    <w:rsid w:val="005A418B"/>
    <w:rsid w:val="005A4E14"/>
    <w:rsid w:val="005A586E"/>
    <w:rsid w:val="005A66D6"/>
    <w:rsid w:val="005B3074"/>
    <w:rsid w:val="005B3CF3"/>
    <w:rsid w:val="005B510E"/>
    <w:rsid w:val="005B55C6"/>
    <w:rsid w:val="005C0E9C"/>
    <w:rsid w:val="005C1AA6"/>
    <w:rsid w:val="005C3BDA"/>
    <w:rsid w:val="005C4412"/>
    <w:rsid w:val="005C4A29"/>
    <w:rsid w:val="005C6E34"/>
    <w:rsid w:val="005D0091"/>
    <w:rsid w:val="005D0468"/>
    <w:rsid w:val="005D113C"/>
    <w:rsid w:val="005D1698"/>
    <w:rsid w:val="005D3356"/>
    <w:rsid w:val="005D54BB"/>
    <w:rsid w:val="005D7B0F"/>
    <w:rsid w:val="005E1651"/>
    <w:rsid w:val="005E3E82"/>
    <w:rsid w:val="005E42E5"/>
    <w:rsid w:val="005E508C"/>
    <w:rsid w:val="005E6007"/>
    <w:rsid w:val="005F01F5"/>
    <w:rsid w:val="005F4097"/>
    <w:rsid w:val="005F5135"/>
    <w:rsid w:val="00601512"/>
    <w:rsid w:val="00601685"/>
    <w:rsid w:val="006018F7"/>
    <w:rsid w:val="00601CAA"/>
    <w:rsid w:val="006023D5"/>
    <w:rsid w:val="00604B38"/>
    <w:rsid w:val="0060544D"/>
    <w:rsid w:val="00610724"/>
    <w:rsid w:val="0061274E"/>
    <w:rsid w:val="0061284C"/>
    <w:rsid w:val="006137B3"/>
    <w:rsid w:val="006145CB"/>
    <w:rsid w:val="00620193"/>
    <w:rsid w:val="00621811"/>
    <w:rsid w:val="00622542"/>
    <w:rsid w:val="00622CFA"/>
    <w:rsid w:val="0062360F"/>
    <w:rsid w:val="006259D3"/>
    <w:rsid w:val="006278EE"/>
    <w:rsid w:val="00634331"/>
    <w:rsid w:val="00634E89"/>
    <w:rsid w:val="0064486C"/>
    <w:rsid w:val="006449DB"/>
    <w:rsid w:val="00647ABC"/>
    <w:rsid w:val="00653CFD"/>
    <w:rsid w:val="00655541"/>
    <w:rsid w:val="006562AC"/>
    <w:rsid w:val="00656B04"/>
    <w:rsid w:val="00656F73"/>
    <w:rsid w:val="00661DC4"/>
    <w:rsid w:val="00663208"/>
    <w:rsid w:val="006633B0"/>
    <w:rsid w:val="0066461F"/>
    <w:rsid w:val="00665A53"/>
    <w:rsid w:val="00666F3E"/>
    <w:rsid w:val="00670978"/>
    <w:rsid w:val="00670CC5"/>
    <w:rsid w:val="0067185D"/>
    <w:rsid w:val="00671F8F"/>
    <w:rsid w:val="00673D2A"/>
    <w:rsid w:val="006757D9"/>
    <w:rsid w:val="0067762D"/>
    <w:rsid w:val="00681D24"/>
    <w:rsid w:val="00683BE1"/>
    <w:rsid w:val="00686927"/>
    <w:rsid w:val="00687829"/>
    <w:rsid w:val="00687AA7"/>
    <w:rsid w:val="00692F2E"/>
    <w:rsid w:val="00694370"/>
    <w:rsid w:val="006945C9"/>
    <w:rsid w:val="0069619B"/>
    <w:rsid w:val="006967FE"/>
    <w:rsid w:val="00697D19"/>
    <w:rsid w:val="006A1805"/>
    <w:rsid w:val="006A1A3E"/>
    <w:rsid w:val="006A1D6B"/>
    <w:rsid w:val="006A228C"/>
    <w:rsid w:val="006A2B35"/>
    <w:rsid w:val="006A3845"/>
    <w:rsid w:val="006A3E24"/>
    <w:rsid w:val="006A3F4F"/>
    <w:rsid w:val="006A41B9"/>
    <w:rsid w:val="006A472D"/>
    <w:rsid w:val="006B29DF"/>
    <w:rsid w:val="006B34EA"/>
    <w:rsid w:val="006B392E"/>
    <w:rsid w:val="006B7086"/>
    <w:rsid w:val="006C5D32"/>
    <w:rsid w:val="006C5DD6"/>
    <w:rsid w:val="006C62EB"/>
    <w:rsid w:val="006D02C7"/>
    <w:rsid w:val="006D239A"/>
    <w:rsid w:val="006D3C9C"/>
    <w:rsid w:val="006D5D97"/>
    <w:rsid w:val="006D5E56"/>
    <w:rsid w:val="006D7032"/>
    <w:rsid w:val="006D727E"/>
    <w:rsid w:val="006D7821"/>
    <w:rsid w:val="006E118E"/>
    <w:rsid w:val="006E29C9"/>
    <w:rsid w:val="006E42A6"/>
    <w:rsid w:val="006E533A"/>
    <w:rsid w:val="006E55CB"/>
    <w:rsid w:val="006F0C9E"/>
    <w:rsid w:val="006F12C1"/>
    <w:rsid w:val="006F1D8C"/>
    <w:rsid w:val="006F21A6"/>
    <w:rsid w:val="006F2F34"/>
    <w:rsid w:val="006F41E6"/>
    <w:rsid w:val="006F4F4A"/>
    <w:rsid w:val="006F76B4"/>
    <w:rsid w:val="00701E02"/>
    <w:rsid w:val="00703198"/>
    <w:rsid w:val="00705226"/>
    <w:rsid w:val="0071460E"/>
    <w:rsid w:val="00714AB9"/>
    <w:rsid w:val="00717427"/>
    <w:rsid w:val="007201EE"/>
    <w:rsid w:val="0072037D"/>
    <w:rsid w:val="00720AAD"/>
    <w:rsid w:val="0072104A"/>
    <w:rsid w:val="00721466"/>
    <w:rsid w:val="00722254"/>
    <w:rsid w:val="00722786"/>
    <w:rsid w:val="00726E64"/>
    <w:rsid w:val="0072701C"/>
    <w:rsid w:val="00727906"/>
    <w:rsid w:val="00731F63"/>
    <w:rsid w:val="00732D90"/>
    <w:rsid w:val="00732F07"/>
    <w:rsid w:val="007333A0"/>
    <w:rsid w:val="007355DA"/>
    <w:rsid w:val="00735A3E"/>
    <w:rsid w:val="00735C98"/>
    <w:rsid w:val="0073691D"/>
    <w:rsid w:val="00736D1E"/>
    <w:rsid w:val="0074010E"/>
    <w:rsid w:val="0074109C"/>
    <w:rsid w:val="00742714"/>
    <w:rsid w:val="007453FC"/>
    <w:rsid w:val="00746770"/>
    <w:rsid w:val="00747196"/>
    <w:rsid w:val="00751CFC"/>
    <w:rsid w:val="0075271F"/>
    <w:rsid w:val="00752FCF"/>
    <w:rsid w:val="007539F7"/>
    <w:rsid w:val="00755528"/>
    <w:rsid w:val="007563A8"/>
    <w:rsid w:val="00757D93"/>
    <w:rsid w:val="00757F9B"/>
    <w:rsid w:val="00760675"/>
    <w:rsid w:val="007674A9"/>
    <w:rsid w:val="00767A5E"/>
    <w:rsid w:val="007722B7"/>
    <w:rsid w:val="00775144"/>
    <w:rsid w:val="007775D4"/>
    <w:rsid w:val="007777BB"/>
    <w:rsid w:val="00780CC4"/>
    <w:rsid w:val="00781ADB"/>
    <w:rsid w:val="00781C70"/>
    <w:rsid w:val="007831EC"/>
    <w:rsid w:val="00783499"/>
    <w:rsid w:val="00783CDA"/>
    <w:rsid w:val="00786720"/>
    <w:rsid w:val="00790600"/>
    <w:rsid w:val="0079275B"/>
    <w:rsid w:val="0079419E"/>
    <w:rsid w:val="00795B80"/>
    <w:rsid w:val="007966BF"/>
    <w:rsid w:val="0079675B"/>
    <w:rsid w:val="00797A86"/>
    <w:rsid w:val="007A017F"/>
    <w:rsid w:val="007A0302"/>
    <w:rsid w:val="007A18B6"/>
    <w:rsid w:val="007A1C01"/>
    <w:rsid w:val="007A1E8E"/>
    <w:rsid w:val="007A439D"/>
    <w:rsid w:val="007A4491"/>
    <w:rsid w:val="007A48A1"/>
    <w:rsid w:val="007A4BFE"/>
    <w:rsid w:val="007A5939"/>
    <w:rsid w:val="007A5B07"/>
    <w:rsid w:val="007A67FF"/>
    <w:rsid w:val="007B0BF1"/>
    <w:rsid w:val="007B2F9F"/>
    <w:rsid w:val="007B3486"/>
    <w:rsid w:val="007B373C"/>
    <w:rsid w:val="007B3C7E"/>
    <w:rsid w:val="007B3F6A"/>
    <w:rsid w:val="007B51EE"/>
    <w:rsid w:val="007B5764"/>
    <w:rsid w:val="007B58D4"/>
    <w:rsid w:val="007B75AC"/>
    <w:rsid w:val="007C0019"/>
    <w:rsid w:val="007C3BD9"/>
    <w:rsid w:val="007C3D59"/>
    <w:rsid w:val="007C5ED8"/>
    <w:rsid w:val="007C6567"/>
    <w:rsid w:val="007C6CC1"/>
    <w:rsid w:val="007C74EE"/>
    <w:rsid w:val="007C7F46"/>
    <w:rsid w:val="007D4F7F"/>
    <w:rsid w:val="007E0F43"/>
    <w:rsid w:val="007E3BEB"/>
    <w:rsid w:val="007E7530"/>
    <w:rsid w:val="007E75F3"/>
    <w:rsid w:val="007E7FA8"/>
    <w:rsid w:val="007F04A5"/>
    <w:rsid w:val="007F38DF"/>
    <w:rsid w:val="007F5069"/>
    <w:rsid w:val="007F57FA"/>
    <w:rsid w:val="007F7380"/>
    <w:rsid w:val="0080115A"/>
    <w:rsid w:val="008012CB"/>
    <w:rsid w:val="00801FB9"/>
    <w:rsid w:val="008036F7"/>
    <w:rsid w:val="008038D2"/>
    <w:rsid w:val="008049F6"/>
    <w:rsid w:val="00804B99"/>
    <w:rsid w:val="00805894"/>
    <w:rsid w:val="00805DC7"/>
    <w:rsid w:val="00811C7A"/>
    <w:rsid w:val="00811E72"/>
    <w:rsid w:val="00812806"/>
    <w:rsid w:val="00813B73"/>
    <w:rsid w:val="00814750"/>
    <w:rsid w:val="00815219"/>
    <w:rsid w:val="00815DA2"/>
    <w:rsid w:val="00816058"/>
    <w:rsid w:val="0081685F"/>
    <w:rsid w:val="00817CD4"/>
    <w:rsid w:val="0082222C"/>
    <w:rsid w:val="0082611B"/>
    <w:rsid w:val="008301B6"/>
    <w:rsid w:val="00832E5B"/>
    <w:rsid w:val="00832E86"/>
    <w:rsid w:val="008350B3"/>
    <w:rsid w:val="00835DD8"/>
    <w:rsid w:val="00836B79"/>
    <w:rsid w:val="008401A1"/>
    <w:rsid w:val="008406A2"/>
    <w:rsid w:val="00843C5A"/>
    <w:rsid w:val="0084469A"/>
    <w:rsid w:val="00844E1E"/>
    <w:rsid w:val="0084576D"/>
    <w:rsid w:val="00845D3C"/>
    <w:rsid w:val="0084716E"/>
    <w:rsid w:val="00847222"/>
    <w:rsid w:val="008472AB"/>
    <w:rsid w:val="008527C0"/>
    <w:rsid w:val="008533CD"/>
    <w:rsid w:val="00855DC9"/>
    <w:rsid w:val="0085780C"/>
    <w:rsid w:val="00857EC4"/>
    <w:rsid w:val="008618BB"/>
    <w:rsid w:val="00863280"/>
    <w:rsid w:val="00864932"/>
    <w:rsid w:val="00867993"/>
    <w:rsid w:val="008704B9"/>
    <w:rsid w:val="0087159A"/>
    <w:rsid w:val="00871873"/>
    <w:rsid w:val="00872865"/>
    <w:rsid w:val="00872C31"/>
    <w:rsid w:val="00876A8D"/>
    <w:rsid w:val="00877B5C"/>
    <w:rsid w:val="0088028A"/>
    <w:rsid w:val="0088053A"/>
    <w:rsid w:val="00884E75"/>
    <w:rsid w:val="008860C5"/>
    <w:rsid w:val="00890007"/>
    <w:rsid w:val="00893A4D"/>
    <w:rsid w:val="008978C4"/>
    <w:rsid w:val="008A072A"/>
    <w:rsid w:val="008A0A74"/>
    <w:rsid w:val="008A1021"/>
    <w:rsid w:val="008A5ED1"/>
    <w:rsid w:val="008A6466"/>
    <w:rsid w:val="008A7476"/>
    <w:rsid w:val="008A7CA6"/>
    <w:rsid w:val="008B4518"/>
    <w:rsid w:val="008B6ACD"/>
    <w:rsid w:val="008C2880"/>
    <w:rsid w:val="008C3701"/>
    <w:rsid w:val="008C59FA"/>
    <w:rsid w:val="008D079A"/>
    <w:rsid w:val="008D5C87"/>
    <w:rsid w:val="008D7029"/>
    <w:rsid w:val="008E027E"/>
    <w:rsid w:val="008E2FE7"/>
    <w:rsid w:val="008E3D5E"/>
    <w:rsid w:val="008E4EA1"/>
    <w:rsid w:val="008E5826"/>
    <w:rsid w:val="008E6F9C"/>
    <w:rsid w:val="008E7A8B"/>
    <w:rsid w:val="008E7B00"/>
    <w:rsid w:val="008E7F2A"/>
    <w:rsid w:val="008F2BAB"/>
    <w:rsid w:val="008F4D83"/>
    <w:rsid w:val="008F51FE"/>
    <w:rsid w:val="008F5AAA"/>
    <w:rsid w:val="00902D1A"/>
    <w:rsid w:val="009032CD"/>
    <w:rsid w:val="009039BF"/>
    <w:rsid w:val="00903E18"/>
    <w:rsid w:val="00905936"/>
    <w:rsid w:val="00910EFA"/>
    <w:rsid w:val="00910F95"/>
    <w:rsid w:val="0091120E"/>
    <w:rsid w:val="00911E1F"/>
    <w:rsid w:val="0091304E"/>
    <w:rsid w:val="00915842"/>
    <w:rsid w:val="00915ADE"/>
    <w:rsid w:val="00916004"/>
    <w:rsid w:val="0091767F"/>
    <w:rsid w:val="00921EE7"/>
    <w:rsid w:val="009223A1"/>
    <w:rsid w:val="00922639"/>
    <w:rsid w:val="00927451"/>
    <w:rsid w:val="0093096C"/>
    <w:rsid w:val="00931FBF"/>
    <w:rsid w:val="00933151"/>
    <w:rsid w:val="0093720C"/>
    <w:rsid w:val="00940913"/>
    <w:rsid w:val="00941E15"/>
    <w:rsid w:val="00942258"/>
    <w:rsid w:val="00942C2C"/>
    <w:rsid w:val="00945377"/>
    <w:rsid w:val="009477E9"/>
    <w:rsid w:val="00947830"/>
    <w:rsid w:val="009507BE"/>
    <w:rsid w:val="0096126B"/>
    <w:rsid w:val="00961D47"/>
    <w:rsid w:val="00963F32"/>
    <w:rsid w:val="009641D0"/>
    <w:rsid w:val="00964F5F"/>
    <w:rsid w:val="00965C69"/>
    <w:rsid w:val="00965EB2"/>
    <w:rsid w:val="00972214"/>
    <w:rsid w:val="0097288D"/>
    <w:rsid w:val="00975BBE"/>
    <w:rsid w:val="00975E54"/>
    <w:rsid w:val="0097789D"/>
    <w:rsid w:val="00980BC5"/>
    <w:rsid w:val="009823A7"/>
    <w:rsid w:val="00983F44"/>
    <w:rsid w:val="00987A6F"/>
    <w:rsid w:val="00990695"/>
    <w:rsid w:val="00993825"/>
    <w:rsid w:val="00993E4C"/>
    <w:rsid w:val="00994492"/>
    <w:rsid w:val="0099665E"/>
    <w:rsid w:val="009966DE"/>
    <w:rsid w:val="0099716F"/>
    <w:rsid w:val="00997DEE"/>
    <w:rsid w:val="009A21CA"/>
    <w:rsid w:val="009A5A83"/>
    <w:rsid w:val="009A7ED5"/>
    <w:rsid w:val="009A7FB2"/>
    <w:rsid w:val="009B1224"/>
    <w:rsid w:val="009B1CE2"/>
    <w:rsid w:val="009B4320"/>
    <w:rsid w:val="009B6634"/>
    <w:rsid w:val="009B73D1"/>
    <w:rsid w:val="009B795A"/>
    <w:rsid w:val="009C1164"/>
    <w:rsid w:val="009C2AD1"/>
    <w:rsid w:val="009C3CAE"/>
    <w:rsid w:val="009D61F5"/>
    <w:rsid w:val="009E1C11"/>
    <w:rsid w:val="009E2051"/>
    <w:rsid w:val="009E33D5"/>
    <w:rsid w:val="009E4DC7"/>
    <w:rsid w:val="009E5889"/>
    <w:rsid w:val="009F20BF"/>
    <w:rsid w:val="009F31EC"/>
    <w:rsid w:val="009F3C08"/>
    <w:rsid w:val="009F464A"/>
    <w:rsid w:val="009F540C"/>
    <w:rsid w:val="009F543C"/>
    <w:rsid w:val="009F5453"/>
    <w:rsid w:val="009F6FFA"/>
    <w:rsid w:val="00A000F5"/>
    <w:rsid w:val="00A0223B"/>
    <w:rsid w:val="00A043B4"/>
    <w:rsid w:val="00A04652"/>
    <w:rsid w:val="00A05A8C"/>
    <w:rsid w:val="00A06431"/>
    <w:rsid w:val="00A074CE"/>
    <w:rsid w:val="00A0791A"/>
    <w:rsid w:val="00A07A8A"/>
    <w:rsid w:val="00A11AF0"/>
    <w:rsid w:val="00A1425F"/>
    <w:rsid w:val="00A14B3D"/>
    <w:rsid w:val="00A15D67"/>
    <w:rsid w:val="00A17FCB"/>
    <w:rsid w:val="00A2282B"/>
    <w:rsid w:val="00A24005"/>
    <w:rsid w:val="00A24EFC"/>
    <w:rsid w:val="00A26652"/>
    <w:rsid w:val="00A26A6C"/>
    <w:rsid w:val="00A27BCE"/>
    <w:rsid w:val="00A30875"/>
    <w:rsid w:val="00A30F2F"/>
    <w:rsid w:val="00A31CAA"/>
    <w:rsid w:val="00A329DE"/>
    <w:rsid w:val="00A35349"/>
    <w:rsid w:val="00A36553"/>
    <w:rsid w:val="00A36FE5"/>
    <w:rsid w:val="00A375E7"/>
    <w:rsid w:val="00A401E5"/>
    <w:rsid w:val="00A404EA"/>
    <w:rsid w:val="00A40614"/>
    <w:rsid w:val="00A40662"/>
    <w:rsid w:val="00A413B5"/>
    <w:rsid w:val="00A42346"/>
    <w:rsid w:val="00A42BEB"/>
    <w:rsid w:val="00A437DE"/>
    <w:rsid w:val="00A439B6"/>
    <w:rsid w:val="00A441F5"/>
    <w:rsid w:val="00A479E3"/>
    <w:rsid w:val="00A53956"/>
    <w:rsid w:val="00A553B2"/>
    <w:rsid w:val="00A558F5"/>
    <w:rsid w:val="00A56FBC"/>
    <w:rsid w:val="00A6091F"/>
    <w:rsid w:val="00A6390A"/>
    <w:rsid w:val="00A64058"/>
    <w:rsid w:val="00A654D5"/>
    <w:rsid w:val="00A65792"/>
    <w:rsid w:val="00A66986"/>
    <w:rsid w:val="00A670C0"/>
    <w:rsid w:val="00A705D0"/>
    <w:rsid w:val="00A71983"/>
    <w:rsid w:val="00A7277F"/>
    <w:rsid w:val="00A74832"/>
    <w:rsid w:val="00A74ABC"/>
    <w:rsid w:val="00A74C99"/>
    <w:rsid w:val="00A75476"/>
    <w:rsid w:val="00A75FF4"/>
    <w:rsid w:val="00A771ED"/>
    <w:rsid w:val="00A811E6"/>
    <w:rsid w:val="00A83738"/>
    <w:rsid w:val="00A86683"/>
    <w:rsid w:val="00A86C24"/>
    <w:rsid w:val="00A927EE"/>
    <w:rsid w:val="00A92923"/>
    <w:rsid w:val="00A9326E"/>
    <w:rsid w:val="00A93455"/>
    <w:rsid w:val="00A95487"/>
    <w:rsid w:val="00A9670A"/>
    <w:rsid w:val="00A97536"/>
    <w:rsid w:val="00AA0A8E"/>
    <w:rsid w:val="00AA1253"/>
    <w:rsid w:val="00AA2592"/>
    <w:rsid w:val="00AA3025"/>
    <w:rsid w:val="00AA3EAB"/>
    <w:rsid w:val="00AA4E0B"/>
    <w:rsid w:val="00AA6003"/>
    <w:rsid w:val="00AA67C5"/>
    <w:rsid w:val="00AA724D"/>
    <w:rsid w:val="00AA7B9A"/>
    <w:rsid w:val="00AB03A2"/>
    <w:rsid w:val="00AB03E2"/>
    <w:rsid w:val="00AB1B2A"/>
    <w:rsid w:val="00AB1C79"/>
    <w:rsid w:val="00AB209B"/>
    <w:rsid w:val="00AB2B60"/>
    <w:rsid w:val="00AB3324"/>
    <w:rsid w:val="00AB3D0A"/>
    <w:rsid w:val="00AB4979"/>
    <w:rsid w:val="00AB518D"/>
    <w:rsid w:val="00AB7B20"/>
    <w:rsid w:val="00AB7DBE"/>
    <w:rsid w:val="00AC0993"/>
    <w:rsid w:val="00AC1B9B"/>
    <w:rsid w:val="00AC32AF"/>
    <w:rsid w:val="00AC581B"/>
    <w:rsid w:val="00AC60F5"/>
    <w:rsid w:val="00AD04FA"/>
    <w:rsid w:val="00AD144F"/>
    <w:rsid w:val="00AD1525"/>
    <w:rsid w:val="00AD186F"/>
    <w:rsid w:val="00AD4999"/>
    <w:rsid w:val="00AD60DF"/>
    <w:rsid w:val="00AE0D4F"/>
    <w:rsid w:val="00AE13A4"/>
    <w:rsid w:val="00AE15BD"/>
    <w:rsid w:val="00AE4246"/>
    <w:rsid w:val="00AE6640"/>
    <w:rsid w:val="00AE7482"/>
    <w:rsid w:val="00AF23D0"/>
    <w:rsid w:val="00AF3F41"/>
    <w:rsid w:val="00AF4522"/>
    <w:rsid w:val="00AF4A65"/>
    <w:rsid w:val="00AF66D8"/>
    <w:rsid w:val="00B04695"/>
    <w:rsid w:val="00B04A36"/>
    <w:rsid w:val="00B04C17"/>
    <w:rsid w:val="00B05F38"/>
    <w:rsid w:val="00B05FC0"/>
    <w:rsid w:val="00B066B5"/>
    <w:rsid w:val="00B0707D"/>
    <w:rsid w:val="00B12700"/>
    <w:rsid w:val="00B12C9C"/>
    <w:rsid w:val="00B13572"/>
    <w:rsid w:val="00B14418"/>
    <w:rsid w:val="00B14D71"/>
    <w:rsid w:val="00B209E6"/>
    <w:rsid w:val="00B2143C"/>
    <w:rsid w:val="00B22BA7"/>
    <w:rsid w:val="00B22DE6"/>
    <w:rsid w:val="00B236A8"/>
    <w:rsid w:val="00B23AD1"/>
    <w:rsid w:val="00B262A8"/>
    <w:rsid w:val="00B26A73"/>
    <w:rsid w:val="00B30A0C"/>
    <w:rsid w:val="00B331E1"/>
    <w:rsid w:val="00B332E5"/>
    <w:rsid w:val="00B34070"/>
    <w:rsid w:val="00B37F94"/>
    <w:rsid w:val="00B43A80"/>
    <w:rsid w:val="00B47885"/>
    <w:rsid w:val="00B5133C"/>
    <w:rsid w:val="00B56E6A"/>
    <w:rsid w:val="00B57062"/>
    <w:rsid w:val="00B574F3"/>
    <w:rsid w:val="00B6638F"/>
    <w:rsid w:val="00B66F69"/>
    <w:rsid w:val="00B70E09"/>
    <w:rsid w:val="00B72989"/>
    <w:rsid w:val="00B72A3E"/>
    <w:rsid w:val="00B73D4B"/>
    <w:rsid w:val="00B748B7"/>
    <w:rsid w:val="00B75CF3"/>
    <w:rsid w:val="00B75F05"/>
    <w:rsid w:val="00B76C3D"/>
    <w:rsid w:val="00B80996"/>
    <w:rsid w:val="00B81D0A"/>
    <w:rsid w:val="00B82C7E"/>
    <w:rsid w:val="00B8623A"/>
    <w:rsid w:val="00B87536"/>
    <w:rsid w:val="00B87664"/>
    <w:rsid w:val="00B907F7"/>
    <w:rsid w:val="00B911DA"/>
    <w:rsid w:val="00B91225"/>
    <w:rsid w:val="00B91B4A"/>
    <w:rsid w:val="00B9218D"/>
    <w:rsid w:val="00B92F78"/>
    <w:rsid w:val="00BA0333"/>
    <w:rsid w:val="00BA37C8"/>
    <w:rsid w:val="00BA3CFE"/>
    <w:rsid w:val="00BA4F0E"/>
    <w:rsid w:val="00BA7860"/>
    <w:rsid w:val="00BB2DE3"/>
    <w:rsid w:val="00BB34F6"/>
    <w:rsid w:val="00BB473F"/>
    <w:rsid w:val="00BB5F25"/>
    <w:rsid w:val="00BB6380"/>
    <w:rsid w:val="00BB6424"/>
    <w:rsid w:val="00BC170C"/>
    <w:rsid w:val="00BC1728"/>
    <w:rsid w:val="00BC2F1C"/>
    <w:rsid w:val="00BC3729"/>
    <w:rsid w:val="00BC4ED2"/>
    <w:rsid w:val="00BD17F5"/>
    <w:rsid w:val="00BD2853"/>
    <w:rsid w:val="00BD2ACB"/>
    <w:rsid w:val="00BD2DC9"/>
    <w:rsid w:val="00BD30D8"/>
    <w:rsid w:val="00BD322E"/>
    <w:rsid w:val="00BD45E1"/>
    <w:rsid w:val="00BD4D7C"/>
    <w:rsid w:val="00BD50C3"/>
    <w:rsid w:val="00BE0DCB"/>
    <w:rsid w:val="00BE173C"/>
    <w:rsid w:val="00BE2C70"/>
    <w:rsid w:val="00BE484A"/>
    <w:rsid w:val="00BE6284"/>
    <w:rsid w:val="00BE7F50"/>
    <w:rsid w:val="00BF04EE"/>
    <w:rsid w:val="00BF3422"/>
    <w:rsid w:val="00BF633D"/>
    <w:rsid w:val="00BF63D2"/>
    <w:rsid w:val="00BF6ADB"/>
    <w:rsid w:val="00C00FB4"/>
    <w:rsid w:val="00C04CA0"/>
    <w:rsid w:val="00C061D5"/>
    <w:rsid w:val="00C06840"/>
    <w:rsid w:val="00C1091B"/>
    <w:rsid w:val="00C12CFE"/>
    <w:rsid w:val="00C1370A"/>
    <w:rsid w:val="00C178BA"/>
    <w:rsid w:val="00C20067"/>
    <w:rsid w:val="00C2137C"/>
    <w:rsid w:val="00C256F8"/>
    <w:rsid w:val="00C25811"/>
    <w:rsid w:val="00C258FE"/>
    <w:rsid w:val="00C274B8"/>
    <w:rsid w:val="00C27634"/>
    <w:rsid w:val="00C27797"/>
    <w:rsid w:val="00C312C4"/>
    <w:rsid w:val="00C36371"/>
    <w:rsid w:val="00C374FE"/>
    <w:rsid w:val="00C419EF"/>
    <w:rsid w:val="00C4473E"/>
    <w:rsid w:val="00C450FF"/>
    <w:rsid w:val="00C451ED"/>
    <w:rsid w:val="00C452C5"/>
    <w:rsid w:val="00C459B6"/>
    <w:rsid w:val="00C46548"/>
    <w:rsid w:val="00C46DBF"/>
    <w:rsid w:val="00C46F82"/>
    <w:rsid w:val="00C52350"/>
    <w:rsid w:val="00C5310B"/>
    <w:rsid w:val="00C54833"/>
    <w:rsid w:val="00C54DDC"/>
    <w:rsid w:val="00C55A1D"/>
    <w:rsid w:val="00C5762D"/>
    <w:rsid w:val="00C57D03"/>
    <w:rsid w:val="00C6096B"/>
    <w:rsid w:val="00C617A2"/>
    <w:rsid w:val="00C657D4"/>
    <w:rsid w:val="00C65DD5"/>
    <w:rsid w:val="00C67ECB"/>
    <w:rsid w:val="00C7109C"/>
    <w:rsid w:val="00C724F8"/>
    <w:rsid w:val="00C7354D"/>
    <w:rsid w:val="00C74931"/>
    <w:rsid w:val="00C74DC3"/>
    <w:rsid w:val="00C74EB3"/>
    <w:rsid w:val="00C74EDD"/>
    <w:rsid w:val="00C76655"/>
    <w:rsid w:val="00C77451"/>
    <w:rsid w:val="00C7797F"/>
    <w:rsid w:val="00C80120"/>
    <w:rsid w:val="00C82A82"/>
    <w:rsid w:val="00C854FF"/>
    <w:rsid w:val="00C85C04"/>
    <w:rsid w:val="00C94952"/>
    <w:rsid w:val="00C95AE9"/>
    <w:rsid w:val="00C95F39"/>
    <w:rsid w:val="00C9681A"/>
    <w:rsid w:val="00C96BC4"/>
    <w:rsid w:val="00C9720E"/>
    <w:rsid w:val="00CA2036"/>
    <w:rsid w:val="00CA4233"/>
    <w:rsid w:val="00CA4502"/>
    <w:rsid w:val="00CA6A0B"/>
    <w:rsid w:val="00CA71C3"/>
    <w:rsid w:val="00CA7FBF"/>
    <w:rsid w:val="00CB07DD"/>
    <w:rsid w:val="00CB0937"/>
    <w:rsid w:val="00CB0B4C"/>
    <w:rsid w:val="00CB5E82"/>
    <w:rsid w:val="00CB6A5B"/>
    <w:rsid w:val="00CB7D1E"/>
    <w:rsid w:val="00CC0434"/>
    <w:rsid w:val="00CC1877"/>
    <w:rsid w:val="00CC307C"/>
    <w:rsid w:val="00CC418C"/>
    <w:rsid w:val="00CC41A5"/>
    <w:rsid w:val="00CC4806"/>
    <w:rsid w:val="00CC6635"/>
    <w:rsid w:val="00CC6FCC"/>
    <w:rsid w:val="00CD03EE"/>
    <w:rsid w:val="00CD0A33"/>
    <w:rsid w:val="00CD1224"/>
    <w:rsid w:val="00CD16A4"/>
    <w:rsid w:val="00CD2BC5"/>
    <w:rsid w:val="00CD2C0B"/>
    <w:rsid w:val="00CD7D90"/>
    <w:rsid w:val="00CE0C03"/>
    <w:rsid w:val="00CE2567"/>
    <w:rsid w:val="00CE2C65"/>
    <w:rsid w:val="00CE34DE"/>
    <w:rsid w:val="00CE4395"/>
    <w:rsid w:val="00CE5771"/>
    <w:rsid w:val="00CE7033"/>
    <w:rsid w:val="00CF0884"/>
    <w:rsid w:val="00CF2AEC"/>
    <w:rsid w:val="00CF40B1"/>
    <w:rsid w:val="00CF5089"/>
    <w:rsid w:val="00CF5CB6"/>
    <w:rsid w:val="00D00ADA"/>
    <w:rsid w:val="00D016E3"/>
    <w:rsid w:val="00D01DCB"/>
    <w:rsid w:val="00D02713"/>
    <w:rsid w:val="00D02720"/>
    <w:rsid w:val="00D05947"/>
    <w:rsid w:val="00D13E88"/>
    <w:rsid w:val="00D145BC"/>
    <w:rsid w:val="00D14D4C"/>
    <w:rsid w:val="00D15088"/>
    <w:rsid w:val="00D171AC"/>
    <w:rsid w:val="00D17D89"/>
    <w:rsid w:val="00D24F50"/>
    <w:rsid w:val="00D25F23"/>
    <w:rsid w:val="00D266E3"/>
    <w:rsid w:val="00D267F7"/>
    <w:rsid w:val="00D270D7"/>
    <w:rsid w:val="00D30301"/>
    <w:rsid w:val="00D32C52"/>
    <w:rsid w:val="00D33182"/>
    <w:rsid w:val="00D34ACA"/>
    <w:rsid w:val="00D35647"/>
    <w:rsid w:val="00D414C8"/>
    <w:rsid w:val="00D44ADD"/>
    <w:rsid w:val="00D45C2C"/>
    <w:rsid w:val="00D463F4"/>
    <w:rsid w:val="00D4734E"/>
    <w:rsid w:val="00D47C6F"/>
    <w:rsid w:val="00D50BF0"/>
    <w:rsid w:val="00D50DB6"/>
    <w:rsid w:val="00D51B7F"/>
    <w:rsid w:val="00D51BC5"/>
    <w:rsid w:val="00D541FA"/>
    <w:rsid w:val="00D5529F"/>
    <w:rsid w:val="00D55E11"/>
    <w:rsid w:val="00D564CA"/>
    <w:rsid w:val="00D56D0B"/>
    <w:rsid w:val="00D6017D"/>
    <w:rsid w:val="00D601EB"/>
    <w:rsid w:val="00D62408"/>
    <w:rsid w:val="00D629D3"/>
    <w:rsid w:val="00D631A1"/>
    <w:rsid w:val="00D6367E"/>
    <w:rsid w:val="00D63A46"/>
    <w:rsid w:val="00D650E4"/>
    <w:rsid w:val="00D66C9D"/>
    <w:rsid w:val="00D70CE9"/>
    <w:rsid w:val="00D72484"/>
    <w:rsid w:val="00D735B4"/>
    <w:rsid w:val="00D74E07"/>
    <w:rsid w:val="00D77313"/>
    <w:rsid w:val="00D800C3"/>
    <w:rsid w:val="00D81608"/>
    <w:rsid w:val="00D84131"/>
    <w:rsid w:val="00D85883"/>
    <w:rsid w:val="00D91651"/>
    <w:rsid w:val="00D92397"/>
    <w:rsid w:val="00D93E05"/>
    <w:rsid w:val="00D94743"/>
    <w:rsid w:val="00D94D6E"/>
    <w:rsid w:val="00D9503D"/>
    <w:rsid w:val="00D95FDA"/>
    <w:rsid w:val="00D9653D"/>
    <w:rsid w:val="00D96715"/>
    <w:rsid w:val="00D9695C"/>
    <w:rsid w:val="00D96BBD"/>
    <w:rsid w:val="00D9790B"/>
    <w:rsid w:val="00DA04C8"/>
    <w:rsid w:val="00DA05E8"/>
    <w:rsid w:val="00DA0776"/>
    <w:rsid w:val="00DA0FE4"/>
    <w:rsid w:val="00DA329A"/>
    <w:rsid w:val="00DA48D5"/>
    <w:rsid w:val="00DA4963"/>
    <w:rsid w:val="00DA6B81"/>
    <w:rsid w:val="00DA7BF2"/>
    <w:rsid w:val="00DB2161"/>
    <w:rsid w:val="00DB3964"/>
    <w:rsid w:val="00DB43A6"/>
    <w:rsid w:val="00DB48FC"/>
    <w:rsid w:val="00DB58D5"/>
    <w:rsid w:val="00DC0492"/>
    <w:rsid w:val="00DC0F9C"/>
    <w:rsid w:val="00DC126D"/>
    <w:rsid w:val="00DC3CB6"/>
    <w:rsid w:val="00DC4E0E"/>
    <w:rsid w:val="00DC6DDF"/>
    <w:rsid w:val="00DC6F7E"/>
    <w:rsid w:val="00DD1BEF"/>
    <w:rsid w:val="00DD1EEE"/>
    <w:rsid w:val="00DD278E"/>
    <w:rsid w:val="00DD29DD"/>
    <w:rsid w:val="00DD6323"/>
    <w:rsid w:val="00DD649F"/>
    <w:rsid w:val="00DE112E"/>
    <w:rsid w:val="00DE1FF7"/>
    <w:rsid w:val="00DE35A5"/>
    <w:rsid w:val="00DE5638"/>
    <w:rsid w:val="00DE7B1A"/>
    <w:rsid w:val="00DF138E"/>
    <w:rsid w:val="00DF1AA8"/>
    <w:rsid w:val="00DF68D3"/>
    <w:rsid w:val="00DF7E2F"/>
    <w:rsid w:val="00E00147"/>
    <w:rsid w:val="00E04D60"/>
    <w:rsid w:val="00E06F9F"/>
    <w:rsid w:val="00E10F98"/>
    <w:rsid w:val="00E17F24"/>
    <w:rsid w:val="00E255BD"/>
    <w:rsid w:val="00E27BAB"/>
    <w:rsid w:val="00E27C5A"/>
    <w:rsid w:val="00E30630"/>
    <w:rsid w:val="00E30634"/>
    <w:rsid w:val="00E3141F"/>
    <w:rsid w:val="00E329E7"/>
    <w:rsid w:val="00E406F9"/>
    <w:rsid w:val="00E40B48"/>
    <w:rsid w:val="00E448F1"/>
    <w:rsid w:val="00E45B81"/>
    <w:rsid w:val="00E45EC6"/>
    <w:rsid w:val="00E47028"/>
    <w:rsid w:val="00E51C75"/>
    <w:rsid w:val="00E52403"/>
    <w:rsid w:val="00E54ED5"/>
    <w:rsid w:val="00E57A76"/>
    <w:rsid w:val="00E57B7A"/>
    <w:rsid w:val="00E60914"/>
    <w:rsid w:val="00E6558C"/>
    <w:rsid w:val="00E70244"/>
    <w:rsid w:val="00E7110F"/>
    <w:rsid w:val="00E72FA3"/>
    <w:rsid w:val="00E74EC7"/>
    <w:rsid w:val="00E75FCD"/>
    <w:rsid w:val="00E766B9"/>
    <w:rsid w:val="00E81086"/>
    <w:rsid w:val="00E81A2E"/>
    <w:rsid w:val="00E84A87"/>
    <w:rsid w:val="00E85A0D"/>
    <w:rsid w:val="00E85DE0"/>
    <w:rsid w:val="00E878B9"/>
    <w:rsid w:val="00E906E4"/>
    <w:rsid w:val="00E91489"/>
    <w:rsid w:val="00E92FC0"/>
    <w:rsid w:val="00E93D7A"/>
    <w:rsid w:val="00E94261"/>
    <w:rsid w:val="00E97D17"/>
    <w:rsid w:val="00EA026A"/>
    <w:rsid w:val="00EA0EB5"/>
    <w:rsid w:val="00EA40AE"/>
    <w:rsid w:val="00EA53C0"/>
    <w:rsid w:val="00EA55A4"/>
    <w:rsid w:val="00EA792F"/>
    <w:rsid w:val="00EB0860"/>
    <w:rsid w:val="00EB2177"/>
    <w:rsid w:val="00EB505B"/>
    <w:rsid w:val="00EB6413"/>
    <w:rsid w:val="00EB6F66"/>
    <w:rsid w:val="00EB76E6"/>
    <w:rsid w:val="00EC0073"/>
    <w:rsid w:val="00EC0B4A"/>
    <w:rsid w:val="00EC197B"/>
    <w:rsid w:val="00EC1FE0"/>
    <w:rsid w:val="00EC380A"/>
    <w:rsid w:val="00EC38C0"/>
    <w:rsid w:val="00EC3FD0"/>
    <w:rsid w:val="00EC5A23"/>
    <w:rsid w:val="00EC7344"/>
    <w:rsid w:val="00ED12CF"/>
    <w:rsid w:val="00ED18BF"/>
    <w:rsid w:val="00ED1A26"/>
    <w:rsid w:val="00ED335A"/>
    <w:rsid w:val="00ED6282"/>
    <w:rsid w:val="00ED7D88"/>
    <w:rsid w:val="00EE1B89"/>
    <w:rsid w:val="00EE2B74"/>
    <w:rsid w:val="00EE3DB8"/>
    <w:rsid w:val="00EE47B8"/>
    <w:rsid w:val="00EE61B2"/>
    <w:rsid w:val="00EE7342"/>
    <w:rsid w:val="00EE7C8A"/>
    <w:rsid w:val="00EF308E"/>
    <w:rsid w:val="00EF51C6"/>
    <w:rsid w:val="00EF79DB"/>
    <w:rsid w:val="00F013F1"/>
    <w:rsid w:val="00F02265"/>
    <w:rsid w:val="00F02AE7"/>
    <w:rsid w:val="00F031C4"/>
    <w:rsid w:val="00F0374A"/>
    <w:rsid w:val="00F053E2"/>
    <w:rsid w:val="00F10236"/>
    <w:rsid w:val="00F11A52"/>
    <w:rsid w:val="00F11A81"/>
    <w:rsid w:val="00F1266F"/>
    <w:rsid w:val="00F12E32"/>
    <w:rsid w:val="00F14873"/>
    <w:rsid w:val="00F14B64"/>
    <w:rsid w:val="00F151FB"/>
    <w:rsid w:val="00F166B8"/>
    <w:rsid w:val="00F169F2"/>
    <w:rsid w:val="00F16DB7"/>
    <w:rsid w:val="00F22B88"/>
    <w:rsid w:val="00F23772"/>
    <w:rsid w:val="00F24BE6"/>
    <w:rsid w:val="00F27B03"/>
    <w:rsid w:val="00F31AFB"/>
    <w:rsid w:val="00F3556B"/>
    <w:rsid w:val="00F35B98"/>
    <w:rsid w:val="00F37A3B"/>
    <w:rsid w:val="00F40EC3"/>
    <w:rsid w:val="00F410EF"/>
    <w:rsid w:val="00F41B41"/>
    <w:rsid w:val="00F42247"/>
    <w:rsid w:val="00F44F6E"/>
    <w:rsid w:val="00F45FA9"/>
    <w:rsid w:val="00F46421"/>
    <w:rsid w:val="00F47FAC"/>
    <w:rsid w:val="00F5142C"/>
    <w:rsid w:val="00F51772"/>
    <w:rsid w:val="00F517BF"/>
    <w:rsid w:val="00F51D8F"/>
    <w:rsid w:val="00F525D8"/>
    <w:rsid w:val="00F53B1D"/>
    <w:rsid w:val="00F53F09"/>
    <w:rsid w:val="00F551BA"/>
    <w:rsid w:val="00F56692"/>
    <w:rsid w:val="00F57AB5"/>
    <w:rsid w:val="00F6088D"/>
    <w:rsid w:val="00F61962"/>
    <w:rsid w:val="00F6212B"/>
    <w:rsid w:val="00F621EB"/>
    <w:rsid w:val="00F62AF1"/>
    <w:rsid w:val="00F62C2A"/>
    <w:rsid w:val="00F64ADD"/>
    <w:rsid w:val="00F64C5A"/>
    <w:rsid w:val="00F6563F"/>
    <w:rsid w:val="00F664D4"/>
    <w:rsid w:val="00F67229"/>
    <w:rsid w:val="00F67D6D"/>
    <w:rsid w:val="00F700EE"/>
    <w:rsid w:val="00F7141F"/>
    <w:rsid w:val="00F7164C"/>
    <w:rsid w:val="00F72CC1"/>
    <w:rsid w:val="00F76D49"/>
    <w:rsid w:val="00F7769F"/>
    <w:rsid w:val="00F816AA"/>
    <w:rsid w:val="00F8339C"/>
    <w:rsid w:val="00F86003"/>
    <w:rsid w:val="00F86FA4"/>
    <w:rsid w:val="00F87AE2"/>
    <w:rsid w:val="00F9049E"/>
    <w:rsid w:val="00F94097"/>
    <w:rsid w:val="00F94703"/>
    <w:rsid w:val="00FA059E"/>
    <w:rsid w:val="00FA062F"/>
    <w:rsid w:val="00FA16AB"/>
    <w:rsid w:val="00FA1940"/>
    <w:rsid w:val="00FA291F"/>
    <w:rsid w:val="00FA3BFF"/>
    <w:rsid w:val="00FA44A5"/>
    <w:rsid w:val="00FB0CB6"/>
    <w:rsid w:val="00FB1273"/>
    <w:rsid w:val="00FB15C2"/>
    <w:rsid w:val="00FB2816"/>
    <w:rsid w:val="00FB5B78"/>
    <w:rsid w:val="00FC3991"/>
    <w:rsid w:val="00FC3B1F"/>
    <w:rsid w:val="00FC3B59"/>
    <w:rsid w:val="00FC46E7"/>
    <w:rsid w:val="00FC480C"/>
    <w:rsid w:val="00FC5A72"/>
    <w:rsid w:val="00FC72D5"/>
    <w:rsid w:val="00FD1A52"/>
    <w:rsid w:val="00FD2139"/>
    <w:rsid w:val="00FD2BA0"/>
    <w:rsid w:val="00FD5542"/>
    <w:rsid w:val="00FD56A0"/>
    <w:rsid w:val="00FD5A4E"/>
    <w:rsid w:val="00FD5CD9"/>
    <w:rsid w:val="00FE0C98"/>
    <w:rsid w:val="00FE231E"/>
    <w:rsid w:val="00FE2D3E"/>
    <w:rsid w:val="00FE3C56"/>
    <w:rsid w:val="00FE7C75"/>
    <w:rsid w:val="00FF0574"/>
    <w:rsid w:val="00FF226F"/>
    <w:rsid w:val="00FF2F9D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FDF29"/>
  <w15:docId w15:val="{FD67EAA1-B137-4779-B100-4E4AA767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F24"/>
    <w:pPr>
      <w:spacing w:line="220" w:lineRule="atLeast"/>
    </w:pPr>
    <w:rPr>
      <w:rFonts w:asciiTheme="minorHAnsi" w:hAnsiTheme="minorHAnsi"/>
      <w:color w:val="54585A" w:themeColor="accent2"/>
      <w:szCs w:val="24"/>
    </w:rPr>
  </w:style>
  <w:style w:type="paragraph" w:styleId="Heading1">
    <w:name w:val="heading 1"/>
    <w:basedOn w:val="Normal"/>
    <w:next w:val="Normal"/>
    <w:link w:val="Heading1Char"/>
    <w:qFormat/>
    <w:rsid w:val="0054519F"/>
    <w:pPr>
      <w:keepNext/>
      <w:keepLines/>
      <w:spacing w:after="120" w:line="280" w:lineRule="atLeast"/>
      <w:outlineLvl w:val="0"/>
    </w:pPr>
    <w:rPr>
      <w:rFonts w:eastAsiaTheme="majorEastAsia" w:cstheme="majorBidi"/>
      <w:b/>
      <w:bCs/>
      <w:color w:val="E4002B" w:themeColor="text2"/>
      <w:sz w:val="24"/>
      <w:szCs w:val="28"/>
    </w:rPr>
  </w:style>
  <w:style w:type="paragraph" w:styleId="Heading2">
    <w:name w:val="heading 2"/>
    <w:basedOn w:val="FootnoteText"/>
    <w:next w:val="BodyText"/>
    <w:link w:val="Heading2Char"/>
    <w:qFormat/>
    <w:rsid w:val="0054519F"/>
    <w:pPr>
      <w:keepNext/>
      <w:keepLines/>
      <w:spacing w:before="120" w:after="60" w:line="280" w:lineRule="atLeast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qFormat/>
    <w:rsid w:val="00AA724D"/>
    <w:pPr>
      <w:keepNext/>
      <w:keepLines/>
      <w:spacing w:line="320" w:lineRule="atLeast"/>
      <w:outlineLvl w:val="2"/>
    </w:pPr>
    <w:rPr>
      <w:rFonts w:eastAsiaTheme="majorEastAsia" w:cstheme="majorBidi"/>
      <w:b/>
      <w:bCs/>
      <w:color w:val="9BD3DD" w:themeColor="background2"/>
    </w:rPr>
  </w:style>
  <w:style w:type="paragraph" w:styleId="Heading4">
    <w:name w:val="heading 4"/>
    <w:basedOn w:val="Normal"/>
    <w:next w:val="Normal"/>
    <w:link w:val="Heading4Char"/>
    <w:semiHidden/>
    <w:rsid w:val="0039519A"/>
    <w:pPr>
      <w:keepNext/>
      <w:keepLines/>
      <w:spacing w:line="320" w:lineRule="atLeast"/>
      <w:outlineLvl w:val="3"/>
    </w:pPr>
    <w:rPr>
      <w:rFonts w:eastAsiaTheme="majorEastAsia" w:cstheme="majorBidi"/>
      <w:b/>
      <w:bCs/>
      <w:iCs/>
      <w:color w:val="9BD3DD" w:themeColor="background2"/>
    </w:rPr>
  </w:style>
  <w:style w:type="paragraph" w:styleId="Heading5">
    <w:name w:val="heading 5"/>
    <w:basedOn w:val="Normal"/>
    <w:next w:val="Normal"/>
    <w:link w:val="Heading5Char"/>
    <w:semiHidden/>
    <w:qFormat/>
    <w:rsid w:val="0039519A"/>
    <w:pPr>
      <w:keepNext/>
      <w:keepLines/>
      <w:spacing w:line="320" w:lineRule="atLeast"/>
      <w:outlineLvl w:val="4"/>
    </w:pPr>
    <w:rPr>
      <w:rFonts w:eastAsiaTheme="majorEastAsia" w:cstheme="majorBidi"/>
      <w:color w:val="9BD3DD" w:themeColor="background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97288D"/>
    <w:pPr>
      <w:tabs>
        <w:tab w:val="center" w:pos="4513"/>
        <w:tab w:val="right" w:pos="9026"/>
      </w:tabs>
    </w:pPr>
    <w:rPr>
      <w:b/>
      <w:color w:val="E4002B" w:themeColor="text2"/>
    </w:rPr>
  </w:style>
  <w:style w:type="character" w:customStyle="1" w:styleId="FooterChar">
    <w:name w:val="Footer Char"/>
    <w:basedOn w:val="DefaultParagraphFont"/>
    <w:link w:val="Footer"/>
    <w:rsid w:val="0097288D"/>
    <w:rPr>
      <w:rFonts w:asciiTheme="minorHAnsi" w:hAnsiTheme="minorHAnsi"/>
      <w:b/>
      <w:color w:val="E4002B" w:themeColor="text2"/>
      <w:szCs w:val="24"/>
    </w:rPr>
  </w:style>
  <w:style w:type="paragraph" w:styleId="BalloonText">
    <w:name w:val="Balloon Text"/>
    <w:basedOn w:val="Normal"/>
    <w:link w:val="BalloonTextChar"/>
    <w:rsid w:val="002152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27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2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54519F"/>
    <w:rPr>
      <w:rFonts w:asciiTheme="minorHAnsi" w:eastAsiaTheme="majorEastAsia" w:hAnsiTheme="minorHAnsi" w:cstheme="majorBidi"/>
      <w:b/>
      <w:bCs/>
      <w:color w:val="E4002B" w:themeColor="text2"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54519F"/>
    <w:rPr>
      <w:rFonts w:asciiTheme="minorHAnsi" w:eastAsiaTheme="majorEastAsia" w:hAnsiTheme="minorHAnsi" w:cstheme="majorBidi"/>
      <w:b/>
      <w:bCs/>
      <w:color w:val="54585A" w:themeColor="accent2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39519A"/>
    <w:rPr>
      <w:rFonts w:ascii="Calibri" w:eastAsiaTheme="majorEastAsia" w:hAnsi="Calibri" w:cstheme="majorBidi"/>
      <w:b/>
      <w:bCs/>
      <w:iCs/>
      <w:color w:val="9BD3DD" w:themeColor="background2"/>
      <w:sz w:val="18"/>
      <w:szCs w:val="24"/>
    </w:rPr>
  </w:style>
  <w:style w:type="numbering" w:customStyle="1" w:styleId="Bullets">
    <w:name w:val="Bullets"/>
    <w:uiPriority w:val="99"/>
    <w:rsid w:val="007966BF"/>
    <w:pPr>
      <w:numPr>
        <w:numId w:val="1"/>
      </w:numPr>
    </w:pPr>
  </w:style>
  <w:style w:type="paragraph" w:styleId="ListBullet">
    <w:name w:val="List Bullet"/>
    <w:qFormat/>
    <w:rsid w:val="00514392"/>
    <w:pPr>
      <w:numPr>
        <w:numId w:val="6"/>
      </w:numPr>
      <w:spacing w:after="60" w:line="264" w:lineRule="auto"/>
      <w:ind w:left="306" w:hanging="306"/>
    </w:pPr>
    <w:rPr>
      <w:rFonts w:asciiTheme="minorHAnsi" w:hAnsiTheme="minorHAnsi"/>
      <w:color w:val="54585A" w:themeColor="accent2"/>
      <w:szCs w:val="24"/>
    </w:rPr>
  </w:style>
  <w:style w:type="character" w:styleId="Hyperlink">
    <w:name w:val="Hyperlink"/>
    <w:basedOn w:val="DefaultParagraphFont"/>
    <w:uiPriority w:val="99"/>
    <w:rsid w:val="00C5762D"/>
    <w:rPr>
      <w:color w:val="auto"/>
      <w:u w:val="single"/>
    </w:rPr>
  </w:style>
  <w:style w:type="paragraph" w:customStyle="1" w:styleId="CoverTitle">
    <w:name w:val="Cover Title"/>
    <w:qFormat/>
    <w:rsid w:val="0097288D"/>
    <w:pPr>
      <w:spacing w:line="600" w:lineRule="atLeast"/>
    </w:pPr>
    <w:rPr>
      <w:rFonts w:asciiTheme="minorHAnsi" w:hAnsiTheme="minorHAnsi" w:cs="Tahoma"/>
      <w:b/>
      <w:color w:val="54585A" w:themeColor="accent2"/>
      <w:sz w:val="56"/>
      <w:szCs w:val="16"/>
    </w:rPr>
  </w:style>
  <w:style w:type="paragraph" w:customStyle="1" w:styleId="CoverSubtitle">
    <w:name w:val="Cover Subtitle"/>
    <w:basedOn w:val="CoverTitle"/>
    <w:qFormat/>
    <w:rsid w:val="0097288D"/>
    <w:pPr>
      <w:spacing w:line="360" w:lineRule="atLeast"/>
    </w:pPr>
    <w:rPr>
      <w:b w:val="0"/>
      <w:sz w:val="32"/>
    </w:rPr>
  </w:style>
  <w:style w:type="paragraph" w:customStyle="1" w:styleId="PageNumber">
    <w:name w:val="PageNumber"/>
    <w:basedOn w:val="Normal"/>
    <w:rsid w:val="001D45F9"/>
    <w:pPr>
      <w:jc w:val="right"/>
    </w:pPr>
    <w:rPr>
      <w:sz w:val="16"/>
    </w:rPr>
  </w:style>
  <w:style w:type="paragraph" w:styleId="TOCHeading">
    <w:name w:val="TOC Heading"/>
    <w:next w:val="Normal"/>
    <w:uiPriority w:val="39"/>
    <w:unhideWhenUsed/>
    <w:qFormat/>
    <w:rsid w:val="00DC126D"/>
    <w:pPr>
      <w:spacing w:line="280" w:lineRule="atLeast"/>
    </w:pPr>
    <w:rPr>
      <w:rFonts w:asciiTheme="minorHAnsi" w:hAnsiTheme="minorHAnsi" w:cs="Tahoma"/>
      <w:b/>
      <w:color w:val="54585A" w:themeColor="accent2"/>
      <w:szCs w:val="16"/>
      <w:lang w:val="en-AU"/>
    </w:rPr>
  </w:style>
  <w:style w:type="character" w:customStyle="1" w:styleId="Heading5Char">
    <w:name w:val="Heading 5 Char"/>
    <w:basedOn w:val="DefaultParagraphFont"/>
    <w:link w:val="Heading5"/>
    <w:semiHidden/>
    <w:rsid w:val="0039519A"/>
    <w:rPr>
      <w:rFonts w:ascii="Calibri" w:eastAsiaTheme="majorEastAsia" w:hAnsi="Calibri" w:cstheme="majorBidi"/>
      <w:color w:val="9BD3DD" w:themeColor="background2"/>
      <w:sz w:val="18"/>
      <w:szCs w:val="24"/>
    </w:rPr>
  </w:style>
  <w:style w:type="paragraph" w:customStyle="1" w:styleId="DocumentPrivateConfidential">
    <w:name w:val="Document Private &amp; Confidential"/>
    <w:basedOn w:val="Title11pt"/>
    <w:qFormat/>
    <w:rsid w:val="008A072A"/>
    <w:pPr>
      <w:ind w:left="425"/>
    </w:pPr>
  </w:style>
  <w:style w:type="paragraph" w:styleId="ListBullet2">
    <w:name w:val="List Bullet 2"/>
    <w:basedOn w:val="ListBullet"/>
    <w:qFormat/>
    <w:rsid w:val="00067075"/>
    <w:pPr>
      <w:numPr>
        <w:numId w:val="14"/>
      </w:numPr>
      <w:ind w:left="568" w:hanging="284"/>
      <w:contextualSpacing/>
    </w:pPr>
  </w:style>
  <w:style w:type="paragraph" w:styleId="ListNumber">
    <w:name w:val="List Number"/>
    <w:basedOn w:val="Normal"/>
    <w:semiHidden/>
    <w:rsid w:val="008D079A"/>
    <w:pPr>
      <w:numPr>
        <w:numId w:val="8"/>
      </w:numPr>
    </w:pPr>
  </w:style>
  <w:style w:type="paragraph" w:styleId="ListNumber2">
    <w:name w:val="List Number 2"/>
    <w:basedOn w:val="Normal"/>
    <w:semiHidden/>
    <w:rsid w:val="008D079A"/>
    <w:pPr>
      <w:numPr>
        <w:ilvl w:val="1"/>
        <w:numId w:val="8"/>
      </w:numPr>
    </w:pPr>
  </w:style>
  <w:style w:type="numbering" w:customStyle="1" w:styleId="BulletsIndent2">
    <w:name w:val="BulletsIndent2"/>
    <w:uiPriority w:val="99"/>
    <w:rsid w:val="00F169F2"/>
    <w:pPr>
      <w:numPr>
        <w:numId w:val="2"/>
      </w:numPr>
    </w:pPr>
  </w:style>
  <w:style w:type="numbering" w:customStyle="1" w:styleId="BulletsIndent3">
    <w:name w:val="BulletsIndent3"/>
    <w:uiPriority w:val="99"/>
    <w:rsid w:val="00F169F2"/>
    <w:pPr>
      <w:numPr>
        <w:numId w:val="3"/>
      </w:numPr>
    </w:pPr>
  </w:style>
  <w:style w:type="numbering" w:customStyle="1" w:styleId="BulletsIndent4">
    <w:name w:val="BulletsIndent4"/>
    <w:uiPriority w:val="99"/>
    <w:rsid w:val="00F169F2"/>
    <w:pPr>
      <w:numPr>
        <w:numId w:val="4"/>
      </w:numPr>
    </w:pPr>
  </w:style>
  <w:style w:type="numbering" w:customStyle="1" w:styleId="BulletsIndent5">
    <w:name w:val="BulletsIndent5"/>
    <w:uiPriority w:val="99"/>
    <w:rsid w:val="00F169F2"/>
    <w:pPr>
      <w:numPr>
        <w:numId w:val="5"/>
      </w:numPr>
    </w:pPr>
  </w:style>
  <w:style w:type="numbering" w:customStyle="1" w:styleId="Numbers">
    <w:name w:val="Numbers"/>
    <w:uiPriority w:val="99"/>
    <w:rsid w:val="008D079A"/>
    <w:pPr>
      <w:numPr>
        <w:numId w:val="7"/>
      </w:numPr>
    </w:pPr>
  </w:style>
  <w:style w:type="paragraph" w:styleId="TOC1">
    <w:name w:val="toc 1"/>
    <w:basedOn w:val="Normal"/>
    <w:next w:val="Normal"/>
    <w:uiPriority w:val="39"/>
    <w:rsid w:val="00F61962"/>
    <w:pPr>
      <w:tabs>
        <w:tab w:val="right" w:pos="4549"/>
      </w:tabs>
      <w:spacing w:before="60" w:after="60"/>
    </w:pPr>
    <w:rPr>
      <w:noProof/>
    </w:rPr>
  </w:style>
  <w:style w:type="paragraph" w:styleId="TOC2">
    <w:name w:val="toc 2"/>
    <w:basedOn w:val="Normal"/>
    <w:next w:val="Normal"/>
    <w:autoRedefine/>
    <w:uiPriority w:val="39"/>
    <w:rsid w:val="00F64ADD"/>
    <w:pPr>
      <w:spacing w:after="100"/>
      <w:ind w:left="180"/>
    </w:pPr>
  </w:style>
  <w:style w:type="paragraph" w:styleId="TOC3">
    <w:name w:val="toc 3"/>
    <w:basedOn w:val="Normal"/>
    <w:next w:val="Normal"/>
    <w:autoRedefine/>
    <w:uiPriority w:val="39"/>
    <w:rsid w:val="00F64ADD"/>
    <w:pPr>
      <w:spacing w:after="100"/>
      <w:ind w:left="360"/>
    </w:pPr>
  </w:style>
  <w:style w:type="paragraph" w:styleId="Header">
    <w:name w:val="header"/>
    <w:basedOn w:val="Normal"/>
    <w:link w:val="HeaderChar"/>
    <w:rsid w:val="0097288D"/>
    <w:pPr>
      <w:tabs>
        <w:tab w:val="center" w:pos="4513"/>
        <w:tab w:val="right" w:pos="9026"/>
      </w:tabs>
      <w:spacing w:after="80" w:line="320" w:lineRule="atLeast"/>
    </w:pPr>
    <w:rPr>
      <w:sz w:val="44"/>
    </w:rPr>
  </w:style>
  <w:style w:type="character" w:customStyle="1" w:styleId="HeaderChar">
    <w:name w:val="Header Char"/>
    <w:basedOn w:val="DefaultParagraphFont"/>
    <w:link w:val="Header"/>
    <w:rsid w:val="0097288D"/>
    <w:rPr>
      <w:rFonts w:asciiTheme="minorHAnsi" w:hAnsiTheme="minorHAnsi"/>
      <w:color w:val="54585A" w:themeColor="accent2"/>
      <w:sz w:val="44"/>
      <w:szCs w:val="24"/>
    </w:rPr>
  </w:style>
  <w:style w:type="paragraph" w:customStyle="1" w:styleId="Website">
    <w:name w:val="Website"/>
    <w:basedOn w:val="Normal"/>
    <w:qFormat/>
    <w:rsid w:val="00ED6282"/>
    <w:pPr>
      <w:spacing w:line="320" w:lineRule="atLeast"/>
    </w:pPr>
    <w:rPr>
      <w:sz w:val="28"/>
    </w:rPr>
  </w:style>
  <w:style w:type="paragraph" w:styleId="ListNumber3">
    <w:name w:val="List Number 3"/>
    <w:basedOn w:val="Normal"/>
    <w:semiHidden/>
    <w:rsid w:val="008D079A"/>
    <w:pPr>
      <w:numPr>
        <w:ilvl w:val="2"/>
        <w:numId w:val="8"/>
      </w:numPr>
    </w:pPr>
  </w:style>
  <w:style w:type="paragraph" w:customStyle="1" w:styleId="ClientName">
    <w:name w:val="Client Name"/>
    <w:basedOn w:val="CoverSubtitle"/>
    <w:qFormat/>
    <w:rsid w:val="0097288D"/>
    <w:rPr>
      <w:rFonts w:asciiTheme="majorHAnsi" w:hAnsiTheme="majorHAnsi"/>
      <w:b/>
    </w:rPr>
  </w:style>
  <w:style w:type="paragraph" w:customStyle="1" w:styleId="CoverAddress">
    <w:name w:val="Cover Address"/>
    <w:qFormat/>
    <w:rsid w:val="0097288D"/>
    <w:pPr>
      <w:spacing w:line="220" w:lineRule="atLeast"/>
    </w:pPr>
    <w:rPr>
      <w:rFonts w:asciiTheme="minorHAnsi" w:hAnsiTheme="minorHAnsi"/>
      <w:color w:val="0093B2" w:themeColor="accent1"/>
      <w:sz w:val="18"/>
      <w:szCs w:val="14"/>
    </w:rPr>
  </w:style>
  <w:style w:type="paragraph" w:customStyle="1" w:styleId="RefNumber">
    <w:name w:val="RefNumber"/>
    <w:basedOn w:val="Footer"/>
    <w:rsid w:val="00BF6ADB"/>
  </w:style>
  <w:style w:type="paragraph" w:customStyle="1" w:styleId="DocumentName">
    <w:name w:val="Document Name"/>
    <w:basedOn w:val="Normal"/>
    <w:qFormat/>
    <w:rsid w:val="0097288D"/>
    <w:rPr>
      <w:noProof/>
      <w:sz w:val="16"/>
      <w:lang w:val="en-AU" w:eastAsia="en-AU"/>
    </w:rPr>
  </w:style>
  <w:style w:type="table" w:customStyle="1" w:styleId="TableUGL">
    <w:name w:val="Table_UGL"/>
    <w:basedOn w:val="TableNormal"/>
    <w:uiPriority w:val="99"/>
    <w:rsid w:val="00C6096B"/>
    <w:tblPr>
      <w:tblInd w:w="0" w:type="dxa"/>
      <w:tblBorders>
        <w:bottom w:val="single" w:sz="4" w:space="0" w:color="auto"/>
        <w:insideH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color w:val="9BD3DD" w:themeColor="background2"/>
      </w:rPr>
      <w:tblPr/>
      <w:tcPr>
        <w:tcBorders>
          <w:top w:val="single" w:sz="4" w:space="0" w:color="9BD3DD" w:themeColor="background2"/>
          <w:left w:val="single" w:sz="4" w:space="0" w:color="9BD3DD" w:themeColor="background2"/>
          <w:bottom w:val="single" w:sz="4" w:space="0" w:color="9BD3DD" w:themeColor="background2"/>
          <w:right w:val="single" w:sz="4" w:space="0" w:color="9BD3DD" w:themeColor="background2"/>
          <w:insideH w:val="single" w:sz="4" w:space="0" w:color="9BD3DD" w:themeColor="background2"/>
          <w:insideV w:val="single" w:sz="4" w:space="0" w:color="9BD3DD" w:themeColor="background2"/>
          <w:tl2br w:val="nil"/>
          <w:tr2bl w:val="nil"/>
        </w:tcBorders>
        <w:shd w:val="clear" w:color="auto" w:fill="9BD3DD" w:themeFill="background2"/>
      </w:tcPr>
    </w:tblStylePr>
  </w:style>
  <w:style w:type="paragraph" w:customStyle="1" w:styleId="TableHeading">
    <w:name w:val="Table Heading"/>
    <w:basedOn w:val="Normal"/>
    <w:qFormat/>
    <w:rsid w:val="001F44E6"/>
    <w:rPr>
      <w:rFonts w:asciiTheme="majorHAnsi" w:hAnsiTheme="majorHAnsi"/>
      <w:b/>
      <w:color w:val="FFFFFF" w:themeColor="background1"/>
    </w:rPr>
  </w:style>
  <w:style w:type="paragraph" w:customStyle="1" w:styleId="TableTextLeft">
    <w:name w:val="Table Text Left"/>
    <w:basedOn w:val="BodyText"/>
    <w:qFormat/>
    <w:rsid w:val="001F6FC1"/>
    <w:pPr>
      <w:spacing w:after="0"/>
    </w:pPr>
  </w:style>
  <w:style w:type="paragraph" w:customStyle="1" w:styleId="TableHeading2">
    <w:name w:val="Table Heading 2"/>
    <w:basedOn w:val="TableHeading"/>
    <w:qFormat/>
    <w:rsid w:val="008527C0"/>
    <w:rPr>
      <w:b w:val="0"/>
    </w:rPr>
  </w:style>
  <w:style w:type="paragraph" w:customStyle="1" w:styleId="TOCLine">
    <w:name w:val="TOC Line"/>
    <w:basedOn w:val="Normal"/>
    <w:rsid w:val="00C5762D"/>
    <w:pPr>
      <w:pBdr>
        <w:bottom w:val="single" w:sz="4" w:space="1" w:color="auto"/>
      </w:pBdr>
      <w:spacing w:after="100" w:line="240" w:lineRule="auto"/>
    </w:pPr>
    <w:rPr>
      <w:sz w:val="2"/>
      <w:szCs w:val="2"/>
    </w:rPr>
  </w:style>
  <w:style w:type="paragraph" w:customStyle="1" w:styleId="DocumentDate">
    <w:name w:val="Document Date"/>
    <w:qFormat/>
    <w:rsid w:val="00CC1877"/>
    <w:pPr>
      <w:spacing w:line="264" w:lineRule="auto"/>
    </w:pPr>
    <w:rPr>
      <w:rFonts w:asciiTheme="minorHAnsi" w:hAnsiTheme="minorHAnsi"/>
      <w:b/>
      <w:color w:val="54585A" w:themeColor="accent2"/>
      <w:szCs w:val="24"/>
    </w:rPr>
  </w:style>
  <w:style w:type="paragraph" w:customStyle="1" w:styleId="QuoteText">
    <w:name w:val="Quote Text"/>
    <w:basedOn w:val="Normal"/>
    <w:qFormat/>
    <w:rsid w:val="005B3074"/>
    <w:pPr>
      <w:pBdr>
        <w:top w:val="single" w:sz="36" w:space="2" w:color="E4002B" w:themeColor="text2"/>
        <w:left w:val="single" w:sz="36" w:space="4" w:color="E4002B" w:themeColor="text2"/>
        <w:bottom w:val="single" w:sz="36" w:space="2" w:color="E4002B" w:themeColor="text2"/>
        <w:right w:val="single" w:sz="36" w:space="4" w:color="E4002B" w:themeColor="text2"/>
      </w:pBdr>
      <w:shd w:val="clear" w:color="auto" w:fill="E4002B" w:themeFill="text2"/>
    </w:pPr>
    <w:rPr>
      <w:color w:val="FFFFFF" w:themeColor="background1"/>
      <w:sz w:val="24"/>
    </w:rPr>
  </w:style>
  <w:style w:type="paragraph" w:customStyle="1" w:styleId="PullOutHeading">
    <w:name w:val="PullOut Heading"/>
    <w:basedOn w:val="Normal"/>
    <w:qFormat/>
    <w:rsid w:val="008533CD"/>
    <w:pPr>
      <w:spacing w:line="280" w:lineRule="atLeast"/>
    </w:pPr>
    <w:rPr>
      <w:b/>
      <w:caps/>
      <w:color w:val="E4002B" w:themeColor="text2"/>
    </w:rPr>
  </w:style>
  <w:style w:type="numbering" w:customStyle="1" w:styleId="Sources">
    <w:name w:val="Sources"/>
    <w:uiPriority w:val="99"/>
    <w:rsid w:val="00064E4A"/>
    <w:pPr>
      <w:numPr>
        <w:numId w:val="9"/>
      </w:numPr>
    </w:pPr>
  </w:style>
  <w:style w:type="paragraph" w:customStyle="1" w:styleId="Source">
    <w:name w:val="Source"/>
    <w:basedOn w:val="Normal"/>
    <w:qFormat/>
    <w:rsid w:val="00980BC5"/>
    <w:pPr>
      <w:numPr>
        <w:numId w:val="10"/>
      </w:numPr>
      <w:spacing w:before="60" w:after="120" w:line="130" w:lineRule="atLeast"/>
    </w:pPr>
    <w:rPr>
      <w:sz w:val="11"/>
    </w:rPr>
  </w:style>
  <w:style w:type="paragraph" w:customStyle="1" w:styleId="FigureCaption">
    <w:name w:val="Figure Caption"/>
    <w:basedOn w:val="Normal"/>
    <w:qFormat/>
    <w:rsid w:val="00FD5A4E"/>
    <w:pPr>
      <w:keepNext/>
      <w:keepLines/>
      <w:numPr>
        <w:numId w:val="11"/>
      </w:numPr>
      <w:spacing w:after="120" w:line="160" w:lineRule="atLeast"/>
      <w:ind w:left="357" w:hanging="357"/>
    </w:pPr>
    <w:rPr>
      <w:sz w:val="14"/>
    </w:rPr>
  </w:style>
  <w:style w:type="paragraph" w:customStyle="1" w:styleId="FigureHeading">
    <w:name w:val="Figure Heading"/>
    <w:basedOn w:val="Normal"/>
    <w:qFormat/>
    <w:rsid w:val="00DC126D"/>
    <w:pPr>
      <w:keepNext/>
      <w:keepLines/>
      <w:spacing w:line="200" w:lineRule="atLeast"/>
    </w:pPr>
    <w:rPr>
      <w:b/>
      <w:color w:val="E4002B" w:themeColor="text2"/>
      <w:lang w:val="en-AU"/>
    </w:rPr>
  </w:style>
  <w:style w:type="paragraph" w:styleId="Caption">
    <w:name w:val="caption"/>
    <w:basedOn w:val="Normal"/>
    <w:next w:val="Normal"/>
    <w:unhideWhenUsed/>
    <w:qFormat/>
    <w:rsid w:val="0097288D"/>
    <w:pPr>
      <w:spacing w:after="200" w:line="240" w:lineRule="auto"/>
    </w:pPr>
    <w:rPr>
      <w:b/>
      <w:bCs/>
      <w:color w:val="0093B2" w:themeColor="accent1"/>
      <w:szCs w:val="18"/>
    </w:rPr>
  </w:style>
  <w:style w:type="numbering" w:customStyle="1" w:styleId="Figures">
    <w:name w:val="Figures"/>
    <w:uiPriority w:val="99"/>
    <w:rsid w:val="00D4734E"/>
    <w:pPr>
      <w:numPr>
        <w:numId w:val="11"/>
      </w:numPr>
    </w:pPr>
  </w:style>
  <w:style w:type="paragraph" w:customStyle="1" w:styleId="ImageTextHeading">
    <w:name w:val="ImageText Heading"/>
    <w:basedOn w:val="Normal"/>
    <w:qFormat/>
    <w:rsid w:val="002E47FE"/>
    <w:rPr>
      <w:b/>
      <w:caps/>
      <w:color w:val="E4002B" w:themeColor="text2"/>
    </w:rPr>
  </w:style>
  <w:style w:type="paragraph" w:customStyle="1" w:styleId="ImageTextIntroCopy">
    <w:name w:val="ImageText IntroCopy"/>
    <w:basedOn w:val="Normal"/>
    <w:qFormat/>
    <w:rsid w:val="002E47FE"/>
    <w:rPr>
      <w:color w:val="E4002B" w:themeColor="text2"/>
      <w:sz w:val="24"/>
    </w:rPr>
  </w:style>
  <w:style w:type="paragraph" w:customStyle="1" w:styleId="ImageText">
    <w:name w:val="ImageText"/>
    <w:basedOn w:val="Normal"/>
    <w:qFormat/>
    <w:rsid w:val="002E47FE"/>
    <w:rPr>
      <w:color w:val="E4002B" w:themeColor="text2"/>
    </w:rPr>
  </w:style>
  <w:style w:type="paragraph" w:customStyle="1" w:styleId="BackPageDisclaimer">
    <w:name w:val="BackPage Disclaimer"/>
    <w:basedOn w:val="Normal"/>
    <w:qFormat/>
    <w:rsid w:val="00C74EDD"/>
    <w:pPr>
      <w:spacing w:line="192" w:lineRule="auto"/>
    </w:pPr>
    <w:rPr>
      <w:sz w:val="14"/>
    </w:rPr>
  </w:style>
  <w:style w:type="paragraph" w:customStyle="1" w:styleId="BackPageNormal">
    <w:name w:val="BackPage Normal"/>
    <w:basedOn w:val="Normal"/>
    <w:qFormat/>
    <w:rsid w:val="005E42E5"/>
    <w:rPr>
      <w:color w:val="0093B2" w:themeColor="accent1"/>
    </w:rPr>
  </w:style>
  <w:style w:type="paragraph" w:customStyle="1" w:styleId="Details">
    <w:name w:val="Details"/>
    <w:basedOn w:val="Header"/>
    <w:qFormat/>
    <w:rsid w:val="0097288D"/>
    <w:pPr>
      <w:spacing w:after="0" w:line="240" w:lineRule="auto"/>
    </w:pPr>
    <w:rPr>
      <w:sz w:val="18"/>
    </w:rPr>
  </w:style>
  <w:style w:type="paragraph" w:customStyle="1" w:styleId="Description">
    <w:name w:val="Description"/>
    <w:basedOn w:val="Details"/>
    <w:qFormat/>
    <w:rsid w:val="0097288D"/>
    <w:rPr>
      <w:caps/>
    </w:rPr>
  </w:style>
  <w:style w:type="paragraph" w:customStyle="1" w:styleId="DocumentSubtitle">
    <w:name w:val="Document Subtitle"/>
    <w:basedOn w:val="Normal"/>
    <w:qFormat/>
    <w:rsid w:val="00BA0333"/>
    <w:pPr>
      <w:spacing w:line="480" w:lineRule="atLeast"/>
    </w:pPr>
    <w:rPr>
      <w:rFonts w:asciiTheme="majorHAnsi" w:eastAsiaTheme="majorEastAsia" w:hAnsiTheme="majorHAnsi" w:cstheme="majorBidi"/>
      <w:bCs/>
      <w:noProof/>
      <w:color w:val="0093B2" w:themeColor="accent1"/>
      <w:sz w:val="44"/>
      <w:szCs w:val="28"/>
      <w:lang w:val="en-AU" w:eastAsia="en-AU"/>
    </w:rPr>
  </w:style>
  <w:style w:type="paragraph" w:customStyle="1" w:styleId="AuthorText">
    <w:name w:val="Author Text"/>
    <w:basedOn w:val="Normal"/>
    <w:qFormat/>
    <w:rsid w:val="007B3C7E"/>
    <w:pPr>
      <w:spacing w:after="60" w:line="264" w:lineRule="auto"/>
    </w:pPr>
    <w:rPr>
      <w:b/>
    </w:rPr>
  </w:style>
  <w:style w:type="paragraph" w:customStyle="1" w:styleId="CaseStudy">
    <w:name w:val="Case Study"/>
    <w:basedOn w:val="Heading2"/>
    <w:qFormat/>
    <w:rsid w:val="0047596D"/>
    <w:pPr>
      <w:spacing w:before="0"/>
    </w:pPr>
    <w:rPr>
      <w:rFonts w:asciiTheme="majorHAnsi" w:hAnsiTheme="majorHAnsi"/>
    </w:rPr>
  </w:style>
  <w:style w:type="paragraph" w:customStyle="1" w:styleId="Location">
    <w:name w:val="Location"/>
    <w:basedOn w:val="Heading2"/>
    <w:qFormat/>
    <w:rsid w:val="00331867"/>
    <w:pPr>
      <w:spacing w:before="0" w:line="220" w:lineRule="atLeast"/>
    </w:pPr>
    <w:rPr>
      <w:rFonts w:asciiTheme="majorHAnsi" w:hAnsiTheme="majorHAnsi"/>
    </w:rPr>
  </w:style>
  <w:style w:type="paragraph" w:customStyle="1" w:styleId="ContactDetail">
    <w:name w:val="Contact Detail"/>
    <w:qFormat/>
    <w:rsid w:val="00DC126D"/>
    <w:pPr>
      <w:spacing w:after="60" w:line="264" w:lineRule="auto"/>
    </w:pPr>
    <w:rPr>
      <w:rFonts w:asciiTheme="minorHAnsi" w:hAnsiTheme="minorHAnsi"/>
      <w:color w:val="54585A" w:themeColor="accent2"/>
      <w:szCs w:val="24"/>
      <w:lang w:val="en-AU"/>
    </w:rPr>
  </w:style>
  <w:style w:type="paragraph" w:customStyle="1" w:styleId="ContactDetailHeading">
    <w:name w:val="Contact Detail_Heading"/>
    <w:basedOn w:val="ContactDetail"/>
    <w:qFormat/>
    <w:rsid w:val="00DC126D"/>
    <w:rPr>
      <w:b/>
    </w:rPr>
  </w:style>
  <w:style w:type="paragraph" w:customStyle="1" w:styleId="ContactDetailName">
    <w:name w:val="Contact Detail_Name"/>
    <w:qFormat/>
    <w:rsid w:val="00DC126D"/>
    <w:pPr>
      <w:spacing w:after="60" w:line="264" w:lineRule="auto"/>
    </w:pPr>
    <w:rPr>
      <w:rFonts w:asciiTheme="minorHAnsi" w:hAnsiTheme="minorHAnsi"/>
      <w:b/>
      <w:color w:val="54585A" w:themeColor="accent2"/>
      <w:szCs w:val="24"/>
      <w:lang w:val="en-AU"/>
    </w:rPr>
  </w:style>
  <w:style w:type="table" w:customStyle="1" w:styleId="TableGreyShading">
    <w:name w:val="Table_GreyShading"/>
    <w:basedOn w:val="TableNormal"/>
    <w:uiPriority w:val="99"/>
    <w:rsid w:val="00CE439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  <w:shd w:val="clear" w:color="auto" w:fill="EE909D" w:themeFill="accent3" w:themeFillTint="66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E909D" w:themeFill="accent3" w:themeFillTint="66"/>
      </w:tcPr>
    </w:tblStylePr>
  </w:style>
  <w:style w:type="paragraph" w:customStyle="1" w:styleId="White">
    <w:name w:val="White"/>
    <w:basedOn w:val="TableHeaderRow"/>
    <w:qFormat/>
    <w:rsid w:val="00277084"/>
    <w:rPr>
      <w:b w:val="0"/>
      <w:color w:val="FFFFFF" w:themeColor="background1"/>
    </w:rPr>
  </w:style>
  <w:style w:type="table" w:customStyle="1" w:styleId="TableStandardWithPhotos">
    <w:name w:val="Table_Standard With Photos"/>
    <w:basedOn w:val="TableNormal"/>
    <w:uiPriority w:val="99"/>
    <w:rsid w:val="00F410E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ableBullet">
    <w:name w:val="Table Bullet"/>
    <w:basedOn w:val="TableTextLeft"/>
    <w:qFormat/>
    <w:rsid w:val="000E376F"/>
    <w:pPr>
      <w:numPr>
        <w:numId w:val="13"/>
      </w:numPr>
    </w:pPr>
  </w:style>
  <w:style w:type="paragraph" w:customStyle="1" w:styleId="TableBullet2">
    <w:name w:val="Table Bullet 2"/>
    <w:basedOn w:val="TableBullet"/>
    <w:qFormat/>
    <w:rsid w:val="00C312C4"/>
    <w:pPr>
      <w:numPr>
        <w:ilvl w:val="1"/>
      </w:numPr>
    </w:pPr>
  </w:style>
  <w:style w:type="numbering" w:customStyle="1" w:styleId="TableBullets">
    <w:name w:val="Table Bullets"/>
    <w:uiPriority w:val="99"/>
    <w:rsid w:val="00C312C4"/>
    <w:pPr>
      <w:numPr>
        <w:numId w:val="12"/>
      </w:numPr>
    </w:pPr>
  </w:style>
  <w:style w:type="paragraph" w:customStyle="1" w:styleId="ClientName0">
    <w:name w:val="Client_Name"/>
    <w:basedOn w:val="Description"/>
    <w:qFormat/>
    <w:rsid w:val="008A072A"/>
    <w:pPr>
      <w:spacing w:after="120"/>
      <w:ind w:left="425"/>
    </w:pPr>
    <w:rPr>
      <w:rFonts w:asciiTheme="majorHAnsi" w:hAnsiTheme="majorHAnsi" w:cstheme="majorHAnsi"/>
      <w:color w:val="FFFFFF" w:themeColor="background1"/>
    </w:rPr>
  </w:style>
  <w:style w:type="paragraph" w:customStyle="1" w:styleId="DocumentDetails">
    <w:name w:val="Document Details"/>
    <w:basedOn w:val="Details"/>
    <w:qFormat/>
    <w:rsid w:val="008A072A"/>
    <w:pPr>
      <w:spacing w:after="120"/>
      <w:ind w:left="425"/>
    </w:pPr>
    <w:rPr>
      <w:rFonts w:asciiTheme="majorHAnsi" w:hAnsiTheme="majorHAnsi" w:cstheme="majorHAnsi"/>
      <w:color w:val="FFFFFF" w:themeColor="background1"/>
    </w:rPr>
  </w:style>
  <w:style w:type="paragraph" w:customStyle="1" w:styleId="Title11pt">
    <w:name w:val="Title 11pt"/>
    <w:basedOn w:val="Header"/>
    <w:qFormat/>
    <w:rsid w:val="0047596D"/>
    <w:rPr>
      <w:rFonts w:asciiTheme="majorHAnsi" w:hAnsiTheme="majorHAnsi" w:cstheme="majorHAnsi"/>
      <w:color w:val="FFFFFF" w:themeColor="background1"/>
      <w:sz w:val="22"/>
      <w:szCs w:val="22"/>
    </w:rPr>
  </w:style>
  <w:style w:type="paragraph" w:styleId="BodyText">
    <w:name w:val="Body Text"/>
    <w:basedOn w:val="Normal"/>
    <w:link w:val="BodyTextChar"/>
    <w:rsid w:val="00C80120"/>
    <w:pPr>
      <w:spacing w:after="120" w:line="264" w:lineRule="auto"/>
    </w:pPr>
  </w:style>
  <w:style w:type="character" w:customStyle="1" w:styleId="BodyTextChar">
    <w:name w:val="Body Text Char"/>
    <w:basedOn w:val="DefaultParagraphFont"/>
    <w:link w:val="BodyText"/>
    <w:rsid w:val="00C80120"/>
    <w:rPr>
      <w:rFonts w:asciiTheme="minorHAnsi" w:hAnsiTheme="minorHAnsi"/>
      <w:color w:val="54585A" w:themeColor="accent2"/>
      <w:szCs w:val="24"/>
    </w:rPr>
  </w:style>
  <w:style w:type="character" w:customStyle="1" w:styleId="Bold">
    <w:name w:val="Bold"/>
    <w:basedOn w:val="DefaultParagraphFont"/>
    <w:uiPriority w:val="1"/>
    <w:qFormat/>
    <w:rsid w:val="00C80120"/>
    <w:rPr>
      <w:b/>
      <w:color w:val="54585A" w:themeColor="accent2"/>
      <w:lang w:val="en-AU"/>
    </w:rPr>
  </w:style>
  <w:style w:type="paragraph" w:styleId="BodyText2">
    <w:name w:val="Body Text 2"/>
    <w:basedOn w:val="Normal"/>
    <w:link w:val="BodyText2Char"/>
    <w:rsid w:val="009728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7288D"/>
    <w:rPr>
      <w:rFonts w:asciiTheme="minorHAnsi" w:hAnsiTheme="minorHAnsi"/>
      <w:color w:val="000000" w:themeColor="text1"/>
      <w:szCs w:val="24"/>
    </w:rPr>
  </w:style>
  <w:style w:type="paragraph" w:styleId="BodyText3">
    <w:name w:val="Body Text 3"/>
    <w:basedOn w:val="Normal"/>
    <w:link w:val="BodyText3Char"/>
    <w:rsid w:val="009728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7288D"/>
    <w:rPr>
      <w:rFonts w:asciiTheme="minorHAnsi" w:hAnsiTheme="minorHAnsi"/>
      <w:color w:val="000000" w:themeColor="text1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97288D"/>
    <w:pPr>
      <w:spacing w:after="0" w:line="220" w:lineRule="atLeast"/>
      <w:ind w:firstLine="360"/>
    </w:pPr>
    <w:rPr>
      <w:color w:val="000000" w:themeColor="text1"/>
    </w:rPr>
  </w:style>
  <w:style w:type="character" w:customStyle="1" w:styleId="BodyTextFirstIndentChar">
    <w:name w:val="Body Text First Indent Char"/>
    <w:basedOn w:val="BodyTextChar"/>
    <w:link w:val="BodyTextFirstIndent"/>
    <w:rsid w:val="0097288D"/>
    <w:rPr>
      <w:rFonts w:asciiTheme="minorHAnsi" w:hAnsiTheme="minorHAnsi"/>
      <w:color w:val="000000" w:themeColor="text1"/>
      <w:szCs w:val="24"/>
    </w:rPr>
  </w:style>
  <w:style w:type="paragraph" w:styleId="BodyTextIndent">
    <w:name w:val="Body Text Indent"/>
    <w:basedOn w:val="Normal"/>
    <w:link w:val="BodyTextIndentChar"/>
    <w:rsid w:val="0097288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7288D"/>
    <w:rPr>
      <w:rFonts w:asciiTheme="minorHAnsi" w:hAnsiTheme="minorHAnsi"/>
      <w:color w:val="000000" w:themeColor="text1"/>
      <w:szCs w:val="24"/>
    </w:rPr>
  </w:style>
  <w:style w:type="paragraph" w:styleId="BodyTextFirstIndent2">
    <w:name w:val="Body Text First Indent 2"/>
    <w:basedOn w:val="BodyTextIndent"/>
    <w:link w:val="BodyTextFirstIndent2Char"/>
    <w:rsid w:val="0097288D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7288D"/>
    <w:rPr>
      <w:rFonts w:asciiTheme="minorHAnsi" w:hAnsiTheme="minorHAnsi"/>
      <w:color w:val="000000" w:themeColor="text1"/>
      <w:szCs w:val="24"/>
    </w:rPr>
  </w:style>
  <w:style w:type="paragraph" w:styleId="BodyTextIndent2">
    <w:name w:val="Body Text Indent 2"/>
    <w:basedOn w:val="Normal"/>
    <w:link w:val="BodyTextIndent2Char"/>
    <w:rsid w:val="009728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7288D"/>
    <w:rPr>
      <w:rFonts w:asciiTheme="minorHAnsi" w:hAnsiTheme="minorHAnsi"/>
      <w:color w:val="000000" w:themeColor="text1"/>
      <w:szCs w:val="24"/>
    </w:rPr>
  </w:style>
  <w:style w:type="paragraph" w:styleId="BodyTextIndent3">
    <w:name w:val="Body Text Indent 3"/>
    <w:basedOn w:val="Normal"/>
    <w:link w:val="BodyTextIndent3Char"/>
    <w:rsid w:val="0097288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7288D"/>
    <w:rPr>
      <w:rFonts w:asciiTheme="minorHAnsi" w:hAnsiTheme="minorHAnsi"/>
      <w:color w:val="000000" w:themeColor="text1"/>
      <w:sz w:val="16"/>
      <w:szCs w:val="16"/>
    </w:rPr>
  </w:style>
  <w:style w:type="paragraph" w:styleId="Closing">
    <w:name w:val="Closing"/>
    <w:basedOn w:val="Normal"/>
    <w:link w:val="ClosingChar"/>
    <w:rsid w:val="0097288D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rsid w:val="0097288D"/>
    <w:rPr>
      <w:rFonts w:asciiTheme="minorHAnsi" w:hAnsiTheme="minorHAnsi"/>
      <w:color w:val="000000" w:themeColor="text1"/>
      <w:szCs w:val="24"/>
    </w:rPr>
  </w:style>
  <w:style w:type="paragraph" w:styleId="CommentText">
    <w:name w:val="annotation text"/>
    <w:basedOn w:val="Normal"/>
    <w:link w:val="CommentTextChar"/>
    <w:rsid w:val="0097288D"/>
    <w:pPr>
      <w:spacing w:line="240" w:lineRule="auto"/>
    </w:pPr>
    <w:rPr>
      <w:rFonts w:asciiTheme="majorHAnsi" w:hAnsiTheme="majorHAnsi"/>
      <w:szCs w:val="20"/>
    </w:rPr>
  </w:style>
  <w:style w:type="character" w:customStyle="1" w:styleId="CommentTextChar">
    <w:name w:val="Comment Text Char"/>
    <w:basedOn w:val="DefaultParagraphFont"/>
    <w:link w:val="CommentText"/>
    <w:rsid w:val="0097288D"/>
    <w:rPr>
      <w:rFonts w:asciiTheme="majorHAnsi" w:hAnsiTheme="majorHAnsi"/>
      <w:color w:val="54585A" w:themeColor="accent2"/>
    </w:rPr>
  </w:style>
  <w:style w:type="paragraph" w:styleId="CommentSubject">
    <w:name w:val="annotation subject"/>
    <w:basedOn w:val="CommentText"/>
    <w:next w:val="CommentText"/>
    <w:link w:val="CommentSubjectChar"/>
    <w:rsid w:val="009728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288D"/>
    <w:rPr>
      <w:rFonts w:asciiTheme="majorHAnsi" w:hAnsiTheme="majorHAnsi"/>
      <w:b/>
      <w:bCs/>
      <w:color w:val="54585A" w:themeColor="accent2"/>
    </w:rPr>
  </w:style>
  <w:style w:type="paragraph" w:styleId="Date">
    <w:name w:val="Date"/>
    <w:basedOn w:val="Normal"/>
    <w:next w:val="Normal"/>
    <w:link w:val="DateChar"/>
    <w:rsid w:val="0097288D"/>
  </w:style>
  <w:style w:type="character" w:customStyle="1" w:styleId="DateChar">
    <w:name w:val="Date Char"/>
    <w:basedOn w:val="DefaultParagraphFont"/>
    <w:link w:val="Date"/>
    <w:rsid w:val="0097288D"/>
    <w:rPr>
      <w:rFonts w:asciiTheme="minorHAnsi" w:hAnsiTheme="minorHAnsi"/>
      <w:color w:val="54585A" w:themeColor="accent2"/>
      <w:szCs w:val="24"/>
    </w:rPr>
  </w:style>
  <w:style w:type="paragraph" w:styleId="DocumentMap">
    <w:name w:val="Document Map"/>
    <w:basedOn w:val="Normal"/>
    <w:link w:val="DocumentMapChar"/>
    <w:rsid w:val="0097288D"/>
    <w:pPr>
      <w:spacing w:line="240" w:lineRule="auto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7288D"/>
    <w:rPr>
      <w:rFonts w:asciiTheme="minorHAnsi" w:hAnsiTheme="minorHAnsi" w:cs="Tahoma"/>
      <w:color w:val="54585A" w:themeColor="accent2"/>
      <w:sz w:val="16"/>
      <w:szCs w:val="16"/>
    </w:rPr>
  </w:style>
  <w:style w:type="paragraph" w:customStyle="1" w:styleId="TableHeadingCentered">
    <w:name w:val="Table Heading Centered"/>
    <w:basedOn w:val="Normal"/>
    <w:qFormat/>
    <w:rsid w:val="006A41B9"/>
    <w:pPr>
      <w:framePr w:hSpace="180" w:wrap="around" w:vAnchor="text" w:hAnchor="text" w:x="108" w:y="1"/>
      <w:suppressOverlap/>
      <w:jc w:val="center"/>
    </w:pPr>
    <w:rPr>
      <w:b/>
      <w:color w:val="auto"/>
      <w:lang w:val="en-AU"/>
    </w:rPr>
  </w:style>
  <w:style w:type="paragraph" w:customStyle="1" w:styleId="TableTextCentered">
    <w:name w:val="Table Text Centered"/>
    <w:basedOn w:val="TableTextLeft"/>
    <w:qFormat/>
    <w:rsid w:val="00C2137C"/>
    <w:pPr>
      <w:framePr w:hSpace="180" w:wrap="around" w:vAnchor="text" w:hAnchor="text" w:x="108" w:y="1"/>
      <w:suppressOverlap/>
      <w:jc w:val="center"/>
    </w:pPr>
    <w:rPr>
      <w:lang w:val="en-AU"/>
    </w:rPr>
  </w:style>
  <w:style w:type="paragraph" w:customStyle="1" w:styleId="TableTextRight">
    <w:name w:val="Table Text Right"/>
    <w:basedOn w:val="TableTextLeft"/>
    <w:qFormat/>
    <w:rsid w:val="003E0D72"/>
    <w:pPr>
      <w:jc w:val="right"/>
    </w:pPr>
    <w:rPr>
      <w:lang w:val="en-AU"/>
    </w:rPr>
  </w:style>
  <w:style w:type="character" w:customStyle="1" w:styleId="WhiteBold">
    <w:name w:val="White &amp; Bold"/>
    <w:basedOn w:val="DefaultParagraphFont"/>
    <w:uiPriority w:val="1"/>
    <w:qFormat/>
    <w:rsid w:val="003F32AC"/>
    <w:rPr>
      <w:b/>
      <w:color w:val="FFFFFF" w:themeColor="background1"/>
      <w:lang w:val="en-AU"/>
    </w:rPr>
  </w:style>
  <w:style w:type="paragraph" w:customStyle="1" w:styleId="TableHeaderRow">
    <w:name w:val="Table Header Row"/>
    <w:basedOn w:val="BodyText"/>
    <w:qFormat/>
    <w:rsid w:val="006A41B9"/>
    <w:rPr>
      <w:b/>
      <w:lang w:val="en-AU"/>
    </w:rPr>
  </w:style>
  <w:style w:type="paragraph" w:customStyle="1" w:styleId="TableHeadingWhiteCentered">
    <w:name w:val="Table Heading White Centered"/>
    <w:basedOn w:val="TableHeading"/>
    <w:qFormat/>
    <w:rsid w:val="001F44E6"/>
    <w:pPr>
      <w:jc w:val="center"/>
    </w:pPr>
    <w:rPr>
      <w:lang w:val="en-AU"/>
    </w:rPr>
  </w:style>
  <w:style w:type="paragraph" w:customStyle="1" w:styleId="CaseStudyName">
    <w:name w:val="Case Study Name"/>
    <w:basedOn w:val="Heading2"/>
    <w:qFormat/>
    <w:rsid w:val="00C419EF"/>
    <w:pPr>
      <w:spacing w:before="0" w:after="0" w:line="264" w:lineRule="auto"/>
    </w:pPr>
    <w:rPr>
      <w:lang w:val="en-AU"/>
    </w:rPr>
  </w:style>
  <w:style w:type="paragraph" w:customStyle="1" w:styleId="CaseStudyLocation">
    <w:name w:val="Case Study Location"/>
    <w:basedOn w:val="CaseStudyName"/>
    <w:qFormat/>
    <w:rsid w:val="00C419EF"/>
    <w:pPr>
      <w:spacing w:after="60"/>
    </w:pPr>
    <w:rPr>
      <w:b w:val="0"/>
    </w:rPr>
  </w:style>
  <w:style w:type="paragraph" w:customStyle="1" w:styleId="DocumentTitle">
    <w:name w:val="Document Title"/>
    <w:basedOn w:val="Header"/>
    <w:qFormat/>
    <w:rsid w:val="008A072A"/>
    <w:pPr>
      <w:ind w:left="425"/>
    </w:pPr>
    <w:rPr>
      <w:rFonts w:asciiTheme="majorHAnsi" w:hAnsiTheme="majorHAnsi" w:cstheme="majorHAnsi"/>
      <w:b/>
      <w:color w:val="FFFFFF" w:themeColor="background1"/>
    </w:rPr>
  </w:style>
  <w:style w:type="paragraph" w:styleId="FootnoteText">
    <w:name w:val="footnote text"/>
    <w:basedOn w:val="Normal"/>
    <w:link w:val="FootnoteTextChar"/>
    <w:rsid w:val="00757F9B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757F9B"/>
    <w:rPr>
      <w:rFonts w:asciiTheme="minorHAnsi" w:hAnsiTheme="minorHAnsi"/>
      <w:color w:val="54585A" w:themeColor="accent2"/>
    </w:rPr>
  </w:style>
  <w:style w:type="paragraph" w:customStyle="1" w:styleId="QuoteName">
    <w:name w:val="Quote Name"/>
    <w:basedOn w:val="Heading1"/>
    <w:qFormat/>
    <w:rsid w:val="002170AA"/>
    <w:pPr>
      <w:spacing w:after="240" w:line="240" w:lineRule="auto"/>
    </w:pPr>
    <w:rPr>
      <w:b w:val="0"/>
      <w:lang w:val="en-AU"/>
    </w:rPr>
  </w:style>
  <w:style w:type="table" w:customStyle="1" w:styleId="DTZTable1">
    <w:name w:val="DTZ_Table 1"/>
    <w:basedOn w:val="TableNormal"/>
    <w:uiPriority w:val="99"/>
    <w:rsid w:val="009F543C"/>
    <w:rPr>
      <w:rFonts w:asciiTheme="minorHAnsi" w:hAnsiTheme="minorHAnsi"/>
    </w:rPr>
    <w:tblPr>
      <w:tblInd w:w="0" w:type="dxa"/>
      <w:tblBorders>
        <w:bottom w:val="single" w:sz="6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93B2" w:themeFill="accent1"/>
      </w:tcPr>
    </w:tblStylePr>
  </w:style>
  <w:style w:type="table" w:customStyle="1" w:styleId="DTZTable2">
    <w:name w:val="DTZ_Table 2"/>
    <w:basedOn w:val="TableNormal"/>
    <w:uiPriority w:val="99"/>
    <w:rsid w:val="009F543C"/>
    <w:rPr>
      <w:rFonts w:asciiTheme="minorHAnsi" w:hAnsiTheme="minorHAnsi"/>
    </w:rPr>
    <w:tblPr>
      <w:tblInd w:w="0" w:type="dxa"/>
      <w:tblBorders>
        <w:insideH w:val="single" w:sz="6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tblPr/>
      <w:tcPr>
        <w:shd w:val="clear" w:color="auto" w:fill="0093B2" w:themeFill="accent1"/>
      </w:tcPr>
    </w:tblStylePr>
  </w:style>
  <w:style w:type="paragraph" w:customStyle="1" w:styleId="ContractRef">
    <w:name w:val="Contract Ref"/>
    <w:basedOn w:val="BackPageDisclaimer"/>
    <w:qFormat/>
    <w:rsid w:val="008A072A"/>
    <w:pPr>
      <w:ind w:left="425"/>
    </w:pPr>
  </w:style>
  <w:style w:type="paragraph" w:styleId="ListParagraph">
    <w:name w:val="List Paragraph"/>
    <w:basedOn w:val="Normal"/>
    <w:link w:val="ListParagraphChar"/>
    <w:uiPriority w:val="34"/>
    <w:qFormat/>
    <w:rsid w:val="0014080B"/>
    <w:pPr>
      <w:spacing w:line="260" w:lineRule="atLeast"/>
      <w:ind w:left="720"/>
      <w:contextualSpacing/>
    </w:pPr>
    <w:rPr>
      <w:rFonts w:ascii="Calibri" w:hAnsi="Calibri"/>
      <w:color w:val="000000" w:themeColor="text1"/>
    </w:rPr>
  </w:style>
  <w:style w:type="paragraph" w:customStyle="1" w:styleId="Subheading">
    <w:name w:val="Subheading"/>
    <w:basedOn w:val="Normal"/>
    <w:next w:val="Normal"/>
    <w:rsid w:val="0014080B"/>
    <w:pPr>
      <w:spacing w:line="260" w:lineRule="atLeast"/>
      <w:jc w:val="both"/>
    </w:pPr>
    <w:rPr>
      <w:rFonts w:ascii="Arial" w:hAnsi="Arial"/>
      <w:b/>
      <w:color w:val="auto"/>
      <w:lang w:eastAsia="en-US"/>
    </w:rPr>
  </w:style>
  <w:style w:type="paragraph" w:customStyle="1" w:styleId="IntroText">
    <w:name w:val="Intro Text"/>
    <w:qFormat/>
    <w:rsid w:val="0014080B"/>
    <w:pPr>
      <w:autoSpaceDE w:val="0"/>
      <w:autoSpaceDN w:val="0"/>
      <w:adjustRightInd w:val="0"/>
      <w:spacing w:after="220" w:line="259" w:lineRule="auto"/>
      <w:ind w:right="-2"/>
    </w:pPr>
    <w:rPr>
      <w:rFonts w:ascii="Arial" w:hAnsi="Arial" w:cs="Arial"/>
      <w:color w:val="000000" w:themeColor="text1"/>
      <w:sz w:val="28"/>
      <w:szCs w:val="26"/>
    </w:rPr>
  </w:style>
  <w:style w:type="paragraph" w:customStyle="1" w:styleId="Level1">
    <w:name w:val="Level 1"/>
    <w:next w:val="Level2"/>
    <w:qFormat/>
    <w:rsid w:val="0014080B"/>
    <w:pPr>
      <w:spacing w:before="240" w:after="120"/>
    </w:pPr>
    <w:rPr>
      <w:rFonts w:ascii="Arial" w:hAnsi="Arial" w:cs="Arial"/>
      <w:color w:val="0093B2" w:themeColor="accent1"/>
      <w:sz w:val="26"/>
      <w:szCs w:val="26"/>
    </w:rPr>
  </w:style>
  <w:style w:type="paragraph" w:customStyle="1" w:styleId="BodyText1">
    <w:name w:val="Body Text1"/>
    <w:link w:val="BodytextChar0"/>
    <w:qFormat/>
    <w:rsid w:val="0014080B"/>
    <w:pPr>
      <w:autoSpaceDE w:val="0"/>
      <w:autoSpaceDN w:val="0"/>
      <w:adjustRightInd w:val="0"/>
      <w:spacing w:before="160" w:after="200"/>
    </w:pPr>
    <w:rPr>
      <w:rFonts w:ascii="Arial" w:hAnsi="Arial" w:cs="Arial"/>
      <w:color w:val="000000"/>
      <w:spacing w:val="-4"/>
    </w:rPr>
  </w:style>
  <w:style w:type="paragraph" w:customStyle="1" w:styleId="Level2">
    <w:name w:val="Level 2"/>
    <w:next w:val="BodyText1"/>
    <w:qFormat/>
    <w:rsid w:val="0014080B"/>
    <w:pPr>
      <w:spacing w:after="120"/>
    </w:pPr>
    <w:rPr>
      <w:rFonts w:ascii="Arial" w:hAnsi="Arial" w:cs="Arial"/>
      <w:color w:val="000000" w:themeColor="text1"/>
      <w:sz w:val="24"/>
      <w:szCs w:val="24"/>
    </w:rPr>
  </w:style>
  <w:style w:type="character" w:customStyle="1" w:styleId="BodytextChar0">
    <w:name w:val="Body text Char"/>
    <w:basedOn w:val="DefaultParagraphFont"/>
    <w:link w:val="BodyText1"/>
    <w:rsid w:val="0014080B"/>
    <w:rPr>
      <w:rFonts w:ascii="Arial" w:hAnsi="Arial" w:cs="Arial"/>
      <w:color w:val="000000"/>
      <w:spacing w:val="-4"/>
    </w:rPr>
  </w:style>
  <w:style w:type="paragraph" w:customStyle="1" w:styleId="Default">
    <w:name w:val="Default"/>
    <w:rsid w:val="00342ECF"/>
    <w:pPr>
      <w:autoSpaceDE w:val="0"/>
      <w:autoSpaceDN w:val="0"/>
      <w:adjustRightInd w:val="0"/>
    </w:pPr>
    <w:rPr>
      <w:rFonts w:ascii="Interstate Regular" w:eastAsiaTheme="minorHAnsi" w:hAnsi="Interstate Regular" w:cs="Interstate Regular"/>
      <w:color w:val="000000"/>
      <w:sz w:val="24"/>
      <w:szCs w:val="24"/>
      <w:lang w:eastAsia="en-US"/>
    </w:rPr>
  </w:style>
  <w:style w:type="paragraph" w:customStyle="1" w:styleId="Pa3">
    <w:name w:val="Pa3"/>
    <w:basedOn w:val="Default"/>
    <w:next w:val="Default"/>
    <w:uiPriority w:val="99"/>
    <w:rsid w:val="00342ECF"/>
    <w:pPr>
      <w:spacing w:line="221" w:lineRule="atLeast"/>
    </w:pPr>
    <w:rPr>
      <w:rFonts w:cstheme="minorBidi"/>
      <w:color w:val="auto"/>
    </w:rPr>
  </w:style>
  <w:style w:type="paragraph" w:customStyle="1" w:styleId="03LeftJustifiedUnnumberedHeading">
    <w:name w:val="03_Left Justified Unnumbered Heading"/>
    <w:basedOn w:val="Normal"/>
    <w:rsid w:val="00ED12CF"/>
    <w:pPr>
      <w:spacing w:line="240" w:lineRule="auto"/>
      <w:jc w:val="both"/>
    </w:pPr>
    <w:rPr>
      <w:rFonts w:ascii="Times New Roman" w:hAnsi="Times New Roman"/>
      <w:b/>
      <w:color w:val="auto"/>
      <w:kern w:val="24"/>
      <w:sz w:val="22"/>
      <w:szCs w:val="20"/>
      <w:lang w:eastAsia="en-US"/>
    </w:rPr>
  </w:style>
  <w:style w:type="paragraph" w:customStyle="1" w:styleId="cwBODY">
    <w:name w:val="_cwBODY"/>
    <w:basedOn w:val="Normal"/>
    <w:link w:val="cwBODYChar"/>
    <w:qFormat/>
    <w:rsid w:val="00BE6284"/>
    <w:pPr>
      <w:spacing w:before="40" w:after="200" w:line="260" w:lineRule="atLeast"/>
    </w:pPr>
    <w:rPr>
      <w:rFonts w:ascii="Gill Sans for CW" w:hAnsi="Gill Sans for CW"/>
      <w:color w:val="auto"/>
      <w:lang w:eastAsia="en-US"/>
    </w:rPr>
  </w:style>
  <w:style w:type="character" w:customStyle="1" w:styleId="cwBODYChar">
    <w:name w:val="_cwBODY Char"/>
    <w:basedOn w:val="DefaultParagraphFont"/>
    <w:link w:val="cwBODY"/>
    <w:locked/>
    <w:rsid w:val="00BE6284"/>
    <w:rPr>
      <w:rFonts w:ascii="Gill Sans for CW" w:hAnsi="Gill Sans for CW"/>
      <w:szCs w:val="24"/>
      <w:lang w:eastAsia="en-US"/>
    </w:rPr>
  </w:style>
  <w:style w:type="paragraph" w:customStyle="1" w:styleId="cwBULLETEDLIST">
    <w:name w:val="_cwBULLETED LIST"/>
    <w:basedOn w:val="cwBODY"/>
    <w:link w:val="cwBULLETEDLISTChar"/>
    <w:qFormat/>
    <w:rsid w:val="00BE6284"/>
    <w:pPr>
      <w:keepLines/>
      <w:spacing w:before="0" w:after="60" w:line="240" w:lineRule="exact"/>
    </w:pPr>
    <w:rPr>
      <w:lang w:val="en-US"/>
    </w:rPr>
  </w:style>
  <w:style w:type="character" w:customStyle="1" w:styleId="cwBULLETEDLISTChar">
    <w:name w:val="_cwBULLETED LIST Char"/>
    <w:basedOn w:val="cwBODYChar"/>
    <w:link w:val="cwBULLETEDLIST"/>
    <w:rsid w:val="00BE6284"/>
    <w:rPr>
      <w:rFonts w:ascii="Gill Sans for CW" w:hAnsi="Gill Sans for CW"/>
      <w:szCs w:val="24"/>
      <w:lang w:val="en-US" w:eastAsia="en-US"/>
    </w:rPr>
  </w:style>
  <w:style w:type="paragraph" w:customStyle="1" w:styleId="cwHEADINGLEVEL1">
    <w:name w:val="_cwHEADING LEVEL1"/>
    <w:basedOn w:val="cwBODY"/>
    <w:next w:val="cwBODY"/>
    <w:link w:val="cwHEADINGLEVEL1Char"/>
    <w:qFormat/>
    <w:rsid w:val="00BE6284"/>
    <w:pPr>
      <w:keepNext/>
      <w:spacing w:before="400" w:after="100"/>
      <w:outlineLvl w:val="1"/>
    </w:pPr>
    <w:rPr>
      <w:caps/>
      <w:color w:val="E4002B" w:themeColor="text2"/>
      <w:sz w:val="24"/>
    </w:rPr>
  </w:style>
  <w:style w:type="character" w:customStyle="1" w:styleId="cwHEADINGLEVEL1Char">
    <w:name w:val="_cwHEADING LEVEL1 Char"/>
    <w:basedOn w:val="cwBODYChar"/>
    <w:link w:val="cwHEADINGLEVEL1"/>
    <w:rsid w:val="00BE6284"/>
    <w:rPr>
      <w:rFonts w:ascii="Gill Sans for CW" w:hAnsi="Gill Sans for CW"/>
      <w:caps/>
      <w:color w:val="E4002B" w:themeColor="text2"/>
      <w:sz w:val="24"/>
      <w:szCs w:val="24"/>
      <w:lang w:eastAsia="en-US"/>
    </w:rPr>
  </w:style>
  <w:style w:type="table" w:customStyle="1" w:styleId="CWTableStyle">
    <w:name w:val="C&amp;W Table Style"/>
    <w:basedOn w:val="TableNormal"/>
    <w:uiPriority w:val="99"/>
    <w:qFormat/>
    <w:locked/>
    <w:rsid w:val="00BE6284"/>
    <w:rPr>
      <w:rFonts w:asciiTheme="majorHAnsi" w:eastAsiaTheme="minorHAnsi" w:hAnsiTheme="majorHAnsi"/>
      <w:sz w:val="18"/>
      <w:lang w:val="en-US" w:eastAsia="en-US"/>
    </w:rPr>
    <w:tblPr>
      <w:tblInd w:w="115" w:type="dxa"/>
      <w:tblBorders>
        <w:bottom w:val="single" w:sz="4" w:space="0" w:color="9BD3DD" w:themeColor="background2"/>
        <w:insideH w:val="single" w:sz="4" w:space="0" w:color="9BD3DD" w:themeColor="backgroun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5F7"/>
    </w:tcPr>
    <w:tblStylePr w:type="firstRow">
      <w:pPr>
        <w:jc w:val="left"/>
      </w:pPr>
      <w:tblPr/>
      <w:tcPr>
        <w:shd w:val="clear" w:color="auto" w:fill="0093B2" w:themeFill="accent1"/>
        <w:vAlign w:val="center"/>
      </w:tcPr>
    </w:tblStylePr>
    <w:tblStylePr w:type="firstCol">
      <w:rPr>
        <w:rFonts w:asciiTheme="majorHAnsi" w:hAnsiTheme="majorHAnsi"/>
        <w:sz w:val="18"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C74E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7797F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C7797F"/>
    <w:rPr>
      <w:b/>
      <w:bCs/>
    </w:rPr>
  </w:style>
  <w:style w:type="paragraph" w:customStyle="1" w:styleId="q-text">
    <w:name w:val="q-text"/>
    <w:basedOn w:val="Normal"/>
    <w:rsid w:val="004E7DC8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lang w:val="en-US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01CAA"/>
    <w:rPr>
      <w:rFonts w:ascii="Calibri" w:hAnsi="Calibri"/>
      <w:color w:val="000000" w:themeColor="text1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D3F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1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TZ\Microsoft%20Office\Templates\PITCH%20PROPOSAL.dotm" TargetMode="External"/></Relationships>
</file>

<file path=word/theme/theme1.xml><?xml version="1.0" encoding="utf-8"?>
<a:theme xmlns:a="http://schemas.openxmlformats.org/drawingml/2006/main" name="Office Theme">
  <a:themeElements>
    <a:clrScheme name="DTZ">
      <a:dk1>
        <a:srgbClr val="000000"/>
      </a:dk1>
      <a:lt1>
        <a:srgbClr val="FFFFFF"/>
      </a:lt1>
      <a:dk2>
        <a:srgbClr val="E4002B"/>
      </a:dk2>
      <a:lt2>
        <a:srgbClr val="9BD3DD"/>
      </a:lt2>
      <a:accent1>
        <a:srgbClr val="0093B2"/>
      </a:accent1>
      <a:accent2>
        <a:srgbClr val="54585A"/>
      </a:accent2>
      <a:accent3>
        <a:srgbClr val="A6192E"/>
      </a:accent3>
      <a:accent4>
        <a:srgbClr val="B5BD00"/>
      </a:accent4>
      <a:accent5>
        <a:srgbClr val="FF671F"/>
      </a:accent5>
      <a:accent6>
        <a:srgbClr val="003865"/>
      </a:accent6>
      <a:hlink>
        <a:srgbClr val="A7A8AA"/>
      </a:hlink>
      <a:folHlink>
        <a:srgbClr val="E4002B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9466C25966FE4845B1288756D88D2C6C" ma:contentTypeVersion="10" ma:contentTypeDescription="Yeni belge oluşturun." ma:contentTypeScope="" ma:versionID="b56629834d1cbd3d33159799ab61a301">
  <xsd:schema xmlns:xsd="http://www.w3.org/2001/XMLSchema" xmlns:xs="http://www.w3.org/2001/XMLSchema" xmlns:p="http://schemas.microsoft.com/office/2006/metadata/properties" xmlns:ns2="0e48a87e-f5b5-47a9-abbb-03481d4eb1a4" targetNamespace="http://schemas.microsoft.com/office/2006/metadata/properties" ma:root="true" ma:fieldsID="108ae593de52342361c4aafad7317772" ns2:_="">
    <xsd:import namespace="0e48a87e-f5b5-47a9-abbb-03481d4eb1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48a87e-f5b5-47a9-abbb-03481d4eb1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79336-D08E-4782-9E18-1E17F3BC8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130CDD-7602-4E35-BF52-C80C9A322C6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456D8F5-98EE-4AA0-ADFA-C7208F595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48a87e-f5b5-47a9-abbb-03481d4eb1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0316DB-E538-4EBA-9133-2DC537DB4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PITCH PROPOSAL</Template>
  <TotalTime>5</TotalTime>
  <Pages>3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Pitch or Proposal re Proposal Title</vt:lpstr>
    </vt:vector>
  </TitlesOfParts>
  <Company>UGL</Company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Pitch or Proposal re Proposal Title</dc:title>
  <dc:creator>rbeaumon</dc:creator>
  <cp:lastModifiedBy>Microsoft account</cp:lastModifiedBy>
  <cp:revision>6</cp:revision>
  <cp:lastPrinted>2015-10-05T09:19:00Z</cp:lastPrinted>
  <dcterms:created xsi:type="dcterms:W3CDTF">2021-04-18T20:09:00Z</dcterms:created>
  <dcterms:modified xsi:type="dcterms:W3CDTF">2022-01-17T21:24:00Z</dcterms:modified>
  <cp:category>Executive Report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posalTitle">
    <vt:lpwstr>Proposal Title</vt:lpwstr>
  </property>
  <property fmtid="{D5CDD505-2E9C-101B-9397-08002B2CF9AE}" pid="3" name="Division">
    <vt:lpwstr>DTZ</vt:lpwstr>
  </property>
  <property fmtid="{D5CDD505-2E9C-101B-9397-08002B2CF9AE}" pid="4" name="ClientName">
    <vt:lpwstr>Client Name</vt:lpwstr>
  </property>
  <property fmtid="{D5CDD505-2E9C-101B-9397-08002B2CF9AE}" pid="5" name="DocumentTitle">
    <vt:lpwstr>Document Title</vt:lpwstr>
  </property>
  <property fmtid="{D5CDD505-2E9C-101B-9397-08002B2CF9AE}" pid="6" name="Website">
    <vt:lpwstr>www.dtz.com</vt:lpwstr>
  </property>
  <property fmtid="{D5CDD505-2E9C-101B-9397-08002B2CF9AE}" pid="7" name="EmailAddress">
    <vt:lpwstr>dtz.com</vt:lpwstr>
  </property>
  <property fmtid="{D5CDD505-2E9C-101B-9397-08002B2CF9AE}" pid="8" name="BackCoverDivision">
    <vt:lpwstr>DTZ, a UGL company</vt:lpwstr>
  </property>
  <property fmtid="{D5CDD505-2E9C-101B-9397-08002B2CF9AE}" pid="9" name="ContentTypeId">
    <vt:lpwstr>0x0101009466C25966FE4845B1288756D88D2C6C</vt:lpwstr>
  </property>
  <property fmtid="{D5CDD505-2E9C-101B-9397-08002B2CF9AE}" pid="10" name="Order">
    <vt:r8>159200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</Properties>
</file>